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4749AD8C">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CE1F00">
        <w:rPr>
          <w:rFonts w:ascii="Arial" w:hAnsi="Arial" w:cs="Arial"/>
        </w:rPr>
        <w:t xml:space="preserve">   </w:t>
      </w:r>
      <w:r w:rsidRPr="00215A78" w:rsidR="00FE6E6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CE1F00">
        <w:rPr>
          <w:rFonts w:ascii="Arial" w:hAnsi="Arial" w:cs="Arial"/>
        </w:rPr>
        <w:t>966</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3770A885">
      <w:pPr>
        <w:jc w:val="center"/>
        <w:rPr>
          <w:rFonts w:ascii="Arial" w:hAnsi="Arial" w:cs="Arial"/>
        </w:rPr>
      </w:pPr>
      <w:r w:rsidRPr="00215A78">
        <w:rPr>
          <w:rFonts w:ascii="Arial" w:hAnsi="Arial" w:cs="Arial"/>
        </w:rPr>
        <w:t xml:space="preserve">sastavljen kod Trgovačkog suda u Zagrebu, </w:t>
      </w:r>
      <w:r w:rsidR="00C27D49">
        <w:rPr>
          <w:rFonts w:ascii="Arial" w:hAnsi="Arial" w:cs="Arial"/>
        </w:rPr>
        <w:t>22</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4DD4641A">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C27D49">
        <w:rPr>
          <w:rFonts w:ascii="Arial" w:hAnsi="Arial" w:cs="Arial"/>
        </w:rPr>
        <w:t>0</w:t>
      </w:r>
      <w:r w:rsidRPr="0013438B">
        <w:rPr>
          <w:rFonts w:ascii="Arial" w:hAnsi="Arial" w:cs="Arial"/>
        </w:rPr>
        <w:t>,</w:t>
      </w:r>
      <w:r w:rsidR="005D701D">
        <w:rPr>
          <w:rFonts w:ascii="Arial" w:hAnsi="Arial" w:cs="Arial"/>
        </w:rPr>
        <w:t>40</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00BD3895">
        <w:rPr>
          <w:rFonts w:ascii="Arial" w:hAnsi="Arial" w:cs="Arial"/>
        </w:rPr>
        <w:t>26</w:t>
      </w:r>
      <w:r w:rsidRPr="00215A78">
        <w:rPr>
          <w:rFonts w:ascii="Arial" w:hAnsi="Arial" w:cs="Arial"/>
        </w:rPr>
        <w:t xml:space="preserve">. </w:t>
      </w:r>
      <w:r w:rsidR="00BD3895">
        <w:rPr>
          <w:rFonts w:ascii="Arial" w:hAnsi="Arial" w:cs="Arial"/>
        </w:rPr>
        <w:t>srpnja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7A23A479">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D701D">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CE1F00" w:rsidR="00CE1F00" w:rsidP="00767E9C" w:rsidRDefault="00CE1F00" w14:paraId="11BD7E09" w14:textId="77777777">
      <w:pPr>
        <w:pStyle w:val="Odlomakpopisa"/>
        <w:numPr>
          <w:ilvl w:val="0"/>
          <w:numId w:val="11"/>
        </w:numPr>
        <w:jc w:val="both"/>
        <w:rPr>
          <w:rFonts w:ascii="Arial" w:hAnsi="Arial" w:cs="Arial"/>
          <w:color w:val="FF0000"/>
        </w:rPr>
      </w:pPr>
      <w:r w:rsidRPr="0057583D">
        <w:rPr>
          <w:rFonts w:ascii="Arial" w:hAnsi="Arial" w:cs="Arial"/>
        </w:rPr>
        <w:t xml:space="preserve">Metro living d.o.o., Zagreb, Ulica Marija Talana 2, OIB: 18836443912– zastupnik po zakonu Gordan Špehar, OIB: 12007838615 </w:t>
      </w:r>
    </w:p>
    <w:p w:rsidRPr="00767E9C" w:rsidR="00E50A72" w:rsidP="00767E9C" w:rsidRDefault="009E5829" w14:paraId="37A0F8A4" w14:textId="593F8269">
      <w:pPr>
        <w:pStyle w:val="Odlomakpopisa"/>
        <w:numPr>
          <w:ilvl w:val="0"/>
          <w:numId w:val="11"/>
        </w:numPr>
        <w:jc w:val="both"/>
        <w:rPr>
          <w:rFonts w:ascii="Arial" w:hAnsi="Arial" w:cs="Arial"/>
        </w:rPr>
      </w:pPr>
      <w:r w:rsidRPr="00767E9C">
        <w:rPr>
          <w:rFonts w:ascii="Arial" w:hAnsi="Arial" w:cs="Arial"/>
        </w:rPr>
        <w:t>Igor Karnjuš</w:t>
      </w:r>
      <w:r w:rsidRPr="00767E9C" w:rsidR="009F4BCD">
        <w:rPr>
          <w:rFonts w:ascii="Arial" w:hAnsi="Arial" w:cs="Arial"/>
        </w:rPr>
        <w:t xml:space="preserve">, Zagreb, XIV Trokut 27 </w:t>
      </w:r>
      <w:r w:rsidRPr="00767E9C" w:rsidR="005C4E25">
        <w:rPr>
          <w:rFonts w:ascii="Arial" w:hAnsi="Arial" w:cs="Arial"/>
        </w:rPr>
        <w:t>a/2 – punomoćnik Hrvoje Grenac, prema specijalnoj punomoći poslanoj putem e komunikacije te predanoj na uvid na današnjem ročištu</w:t>
      </w:r>
    </w:p>
    <w:p w:rsidRPr="00767E9C" w:rsidR="00553ECE" w:rsidP="00553ECE" w:rsidRDefault="00553ECE" w14:paraId="59BCBFD0" w14:textId="77777777">
      <w:pPr>
        <w:pStyle w:val="Odlomakpopisa"/>
        <w:numPr>
          <w:ilvl w:val="0"/>
          <w:numId w:val="11"/>
        </w:numPr>
        <w:rPr>
          <w:rFonts w:ascii="Arial" w:hAnsi="Arial" w:cs="Arial"/>
        </w:rPr>
      </w:pPr>
      <w:r w:rsidRPr="00767E9C">
        <w:rPr>
          <w:rFonts w:ascii="Arial" w:hAnsi="Arial" w:cs="Arial"/>
        </w:rPr>
        <w:t>Stjepan Kovačević, Zagreb, Jaruščica 17 – osobno, OIB: 89425279519</w:t>
      </w:r>
    </w:p>
    <w:p w:rsidRPr="00767E9C" w:rsidR="00553ECE" w:rsidP="00767E9C" w:rsidRDefault="00553ECE" w14:paraId="52B736C3" w14:textId="29382FAB">
      <w:pPr>
        <w:pStyle w:val="Odlomakpopisa"/>
        <w:numPr>
          <w:ilvl w:val="0"/>
          <w:numId w:val="11"/>
        </w:numPr>
        <w:jc w:val="both"/>
        <w:rPr>
          <w:rFonts w:ascii="Arial" w:hAnsi="Arial" w:cs="Arial"/>
        </w:rPr>
      </w:pPr>
      <w:r w:rsidRPr="00767E9C">
        <w:rPr>
          <w:rFonts w:ascii="Arial" w:hAnsi="Arial" w:cs="Arial"/>
        </w:rPr>
        <w:t>Silvestar Potnik</w:t>
      </w:r>
      <w:r w:rsidRPr="00767E9C" w:rsidR="00767E9C">
        <w:rPr>
          <w:rFonts w:ascii="Arial" w:hAnsi="Arial" w:cs="Arial"/>
        </w:rPr>
        <w:t>, Požega, Bana Pavla Šubića 30</w:t>
      </w:r>
      <w:r w:rsidRPr="00767E9C">
        <w:rPr>
          <w:rFonts w:ascii="Arial" w:hAnsi="Arial" w:cs="Arial"/>
        </w:rPr>
        <w:t xml:space="preserve">  - osobno, OIB:</w:t>
      </w:r>
      <w:r w:rsidRPr="00767E9C" w:rsidR="00767E9C">
        <w:rPr>
          <w:rFonts w:ascii="Arial" w:hAnsi="Arial" w:cs="Arial"/>
        </w:rPr>
        <w:t>03292297830</w:t>
      </w:r>
    </w:p>
    <w:p w:rsidRPr="00767E9C" w:rsidR="0020030D" w:rsidP="00CE1F00" w:rsidRDefault="0020030D" w14:paraId="5493F5B8" w14:textId="675DE4A4">
      <w:pPr>
        <w:pStyle w:val="Odlomakpopisa"/>
        <w:ind w:left="1080"/>
        <w:rPr>
          <w:rFonts w:ascii="Arial" w:hAnsi="Arial" w:cs="Arial"/>
        </w:rPr>
      </w:pPr>
    </w:p>
    <w:p w:rsidRPr="00767E9C" w:rsidR="009F4BCD" w:rsidP="00767E9C" w:rsidRDefault="00767E9C" w14:paraId="356F790E" w14:textId="7BFE6A85">
      <w:pPr>
        <w:rPr>
          <w:rFonts w:ascii="Arial" w:hAnsi="Arial" w:cs="Arial"/>
        </w:rPr>
      </w:pPr>
      <w:r w:rsidRPr="00767E9C">
        <w:rPr>
          <w:rFonts w:ascii="Arial" w:hAnsi="Arial" w:cs="Arial"/>
        </w:rPr>
        <w:t>Utvrđuje se da su kao javnost prisutni Manda Kovačević i Martin Goluža.</w:t>
      </w:r>
    </w:p>
    <w:p w:rsidRPr="00215A78" w:rsidR="009F4BCD" w:rsidP="00767E9C" w:rsidRDefault="009F4BCD" w14:paraId="1083E0E3" w14:textId="77777777">
      <w:pPr>
        <w:pStyle w:val="Odlomakpopisa"/>
        <w:ind w:left="1080"/>
        <w:jc w:val="both"/>
        <w:rPr>
          <w:rFonts w:ascii="Arial" w:hAnsi="Arial" w:cs="Arial"/>
          <w:highlight w:val="yellow"/>
        </w:rPr>
      </w:pPr>
    </w:p>
    <w:p w:rsidRPr="00215A78" w:rsidR="00121F82" w:rsidP="009F4BCD" w:rsidRDefault="00484861" w14:paraId="2CBF082B" w14:textId="348FB92E">
      <w:pPr>
        <w:pStyle w:val="Odlomakpopisa"/>
        <w:ind w:left="0"/>
        <w:rPr>
          <w:rFonts w:ascii="Arial" w:hAnsi="Arial" w:cs="Arial"/>
        </w:rPr>
      </w:pPr>
      <w:r w:rsidRPr="00215A78">
        <w:rPr>
          <w:rFonts w:ascii="Arial" w:hAnsi="Arial" w:cs="Arial"/>
        </w:rPr>
        <w:t>Prisutni pun. ra</w:t>
      </w:r>
      <w:r w:rsidR="00767E9C">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527F33DD">
      <w:pPr>
        <w:ind w:firstLine="708"/>
        <w:jc w:val="both"/>
        <w:rPr>
          <w:rFonts w:ascii="Arial" w:hAnsi="Arial" w:cs="Arial"/>
        </w:rPr>
      </w:pPr>
      <w:r w:rsidRPr="005C4E25">
        <w:rPr>
          <w:rFonts w:ascii="Arial" w:hAnsi="Arial" w:cs="Arial"/>
        </w:rPr>
        <w:t>Punom</w:t>
      </w:r>
      <w:r w:rsidRPr="005C4E25" w:rsidR="00BD4E15">
        <w:rPr>
          <w:rFonts w:ascii="Arial" w:hAnsi="Arial" w:cs="Arial"/>
        </w:rPr>
        <w:t>oćnik</w:t>
      </w:r>
      <w:r w:rsidRPr="005C4E25">
        <w:rPr>
          <w:rFonts w:ascii="Arial" w:hAnsi="Arial" w:cs="Arial"/>
        </w:rPr>
        <w:t xml:space="preserve"> razlučnog vjerovnika ističe</w:t>
      </w:r>
      <w:r w:rsidRPr="00215A78">
        <w:rPr>
          <w:rFonts w:ascii="Arial" w:hAnsi="Arial" w:cs="Arial"/>
        </w:rPr>
        <w:t xml:space="preserve"> kako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A828D1" w:rsidR="00351757" w:rsidP="00A828D1" w:rsidRDefault="00351757" w14:paraId="164F517C" w14:textId="7E9180F6">
      <w:pPr>
        <w:spacing w:line="269" w:lineRule="auto"/>
        <w:jc w:val="both"/>
        <w:rPr>
          <w:rFonts w:ascii="Arial" w:hAnsi="Arial" w:cs="Arial"/>
        </w:rPr>
      </w:pPr>
      <w:r w:rsidRPr="00A828D1">
        <w:rPr>
          <w:rFonts w:ascii="Arial" w:hAnsi="Arial" w:cs="Arial"/>
        </w:rPr>
        <w:t>Današnje ročište – dražba određena je radi  prodaje  nekretnin</w:t>
      </w:r>
      <w:r w:rsidRPr="00A828D1" w:rsidR="009F432F">
        <w:rPr>
          <w:rFonts w:ascii="Arial" w:hAnsi="Arial" w:cs="Arial"/>
        </w:rPr>
        <w:t>e</w:t>
      </w:r>
      <w:r w:rsidRPr="00A828D1">
        <w:rPr>
          <w:rFonts w:ascii="Arial" w:hAnsi="Arial" w:cs="Arial"/>
        </w:rPr>
        <w:t xml:space="preserve"> </w:t>
      </w:r>
      <w:r w:rsidRPr="00A828D1" w:rsidR="000A6890">
        <w:rPr>
          <w:rFonts w:ascii="Arial" w:hAnsi="Arial" w:cs="Arial"/>
        </w:rPr>
        <w:t>opisane u zaključku od 26</w:t>
      </w:r>
      <w:r w:rsidRPr="00A828D1" w:rsidR="003C2F00">
        <w:rPr>
          <w:rFonts w:ascii="Arial" w:hAnsi="Arial" w:cs="Arial"/>
        </w:rPr>
        <w:t xml:space="preserve">. </w:t>
      </w:r>
      <w:r w:rsidRPr="00A828D1" w:rsidR="000A6890">
        <w:rPr>
          <w:rFonts w:ascii="Arial" w:hAnsi="Arial" w:cs="Arial"/>
        </w:rPr>
        <w:t>srpnja</w:t>
      </w:r>
      <w:r w:rsidRPr="00A828D1" w:rsidR="003C2F00">
        <w:rPr>
          <w:rFonts w:ascii="Arial" w:hAnsi="Arial" w:cs="Arial"/>
        </w:rPr>
        <w:t xml:space="preserve"> 2022. </w:t>
      </w:r>
      <w:r w:rsidRPr="00A828D1" w:rsidR="001403F7">
        <w:rPr>
          <w:rFonts w:ascii="Arial" w:hAnsi="Arial" w:cs="Arial"/>
        </w:rPr>
        <w:t xml:space="preserve">i to nekretnine </w:t>
      </w:r>
      <w:r w:rsidRPr="00A828D1">
        <w:rPr>
          <w:rFonts w:ascii="Arial" w:hAnsi="Arial" w:cs="Arial"/>
        </w:rPr>
        <w:t xml:space="preserve">upisane </w:t>
      </w:r>
      <w:r w:rsidRPr="00A828D1" w:rsidR="009F432F">
        <w:rPr>
          <w:rFonts w:ascii="Arial" w:hAnsi="Arial" w:cs="Arial"/>
        </w:rPr>
        <w:t xml:space="preserve">u zemljišnim knjigama </w:t>
      </w:r>
      <w:r w:rsidRPr="00A828D1" w:rsidR="00A828D1">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3. Suvlasnički dio: 1284</w:t>
      </w:r>
      <w:r w:rsidR="00A828D1">
        <w:rPr>
          <w:rFonts w:ascii="Arial" w:hAnsi="Arial" w:cs="Arial"/>
        </w:rPr>
        <w:t>/10000 ETAŽNO VLASNIŠTVO (E-2)</w:t>
      </w:r>
      <w:r w:rsidRPr="00A828D1" w:rsidR="00A828D1">
        <w:rPr>
          <w:rFonts w:ascii="Arial" w:hAnsi="Arial" w:cs="Arial"/>
        </w:rPr>
        <w:t xml:space="preserve"> u prizemlju, stan oznake K2 sadržaja: predprostor 1, dnevni boravak i blagovanje, kuhinja, predprostor 2, kupaonica, soba 1, soba 2, ukupne površine 67,05 m 2 s balkonom površine 8,45 m 2, sveukupne površine 75,50 m 2, neodvojivo povezano s vlasništvom vanjskog parkirališnog mjesta oznake P2 površine 12,00 m 2, uz istodobno pravno sjedinjenje zemljišta i zgrade, u planu posebnih dijelova označeno vertikalno šrafirano zelenom punom </w:t>
      </w:r>
      <w:r w:rsidRPr="005C4E25" w:rsidR="00A828D1">
        <w:rPr>
          <w:rFonts w:ascii="Arial" w:hAnsi="Arial" w:cs="Arial"/>
        </w:rPr>
        <w:t>linijom</w:t>
      </w:r>
      <w:r w:rsidRPr="005C4E25" w:rsidR="000A6890">
        <w:rPr>
          <w:rFonts w:ascii="Arial" w:hAnsi="Arial" w:cs="Arial"/>
        </w:rPr>
        <w:t>.</w:t>
      </w:r>
      <w:r w:rsidRPr="005C4E25" w:rsidR="009F432F">
        <w:rPr>
          <w:rFonts w:ascii="Arial" w:hAnsi="Arial" w:cs="Arial" w:eastAsiaTheme="minorHAnsi"/>
          <w:lang w:eastAsia="en-US"/>
        </w:rPr>
        <w:t xml:space="preserve"> </w:t>
      </w:r>
      <w:r w:rsidRPr="005C4E25" w:rsidR="009F432F">
        <w:rPr>
          <w:rFonts w:ascii="Arial" w:hAnsi="Arial" w:cs="Arial"/>
        </w:rPr>
        <w:t xml:space="preserve">Početna cijena nekretnine iznosi </w:t>
      </w:r>
      <w:r w:rsidRPr="005C4E25" w:rsidR="00A828D1">
        <w:rPr>
          <w:rFonts w:ascii="Arial" w:hAnsi="Arial" w:cs="Arial"/>
        </w:rPr>
        <w:t xml:space="preserve">687.205,33 </w:t>
      </w:r>
      <w:r w:rsidRPr="005C4E25" w:rsidR="009F432F">
        <w:rPr>
          <w:rFonts w:ascii="Arial" w:hAnsi="Arial" w:cs="Arial"/>
        </w:rPr>
        <w:t xml:space="preserve">kn. </w:t>
      </w:r>
      <w:r w:rsidRPr="005C4E25" w:rsidR="005C4E25">
        <w:rPr>
          <w:rFonts w:ascii="Arial" w:hAnsi="Arial" w:cs="Arial"/>
          <w:color w:val="FF0000"/>
        </w:rPr>
        <w:t xml:space="preserve"> </w:t>
      </w:r>
    </w:p>
    <w:p w:rsidRPr="000A6890"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6EEC8757">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000744BF">
        <w:rPr>
          <w:rFonts w:ascii="Arial" w:hAnsi="Arial" w:cs="Arial"/>
        </w:rPr>
        <w:t>26</w:t>
      </w:r>
      <w:r w:rsidRPr="00215A78" w:rsidR="00BC2CE6">
        <w:rPr>
          <w:rFonts w:ascii="Arial" w:hAnsi="Arial" w:cs="Arial"/>
        </w:rPr>
        <w:t xml:space="preserve">. </w:t>
      </w:r>
      <w:r w:rsidR="000744BF">
        <w:rPr>
          <w:rFonts w:ascii="Arial" w:hAnsi="Arial" w:cs="Arial"/>
        </w:rPr>
        <w:t>srpnja</w:t>
      </w:r>
      <w:r w:rsidRPr="00215A78" w:rsidR="00606B0C">
        <w:rPr>
          <w:rFonts w:ascii="Arial" w:hAnsi="Arial" w:cs="Arial"/>
        </w:rPr>
        <w:t xml:space="preserve">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894AEA" w:rsidR="00121F82" w:rsidP="00121F82" w:rsidRDefault="00121F82" w14:paraId="07109AB7" w14:textId="77777777">
      <w:pPr>
        <w:ind w:firstLine="708"/>
        <w:jc w:val="both"/>
        <w:rPr>
          <w:rFonts w:ascii="Arial" w:hAnsi="Arial" w:cs="Arial"/>
        </w:rPr>
      </w:pPr>
      <w:r w:rsidRPr="00894AEA">
        <w:rPr>
          <w:rFonts w:ascii="Arial" w:hAnsi="Arial" w:cs="Arial"/>
        </w:rPr>
        <w:lastRenderedPageBreak/>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1C0956" w:rsidR="00803D10" w:rsidP="00010117" w:rsidRDefault="00A2039F" w14:paraId="4512D813" w14:textId="3C5E6B45">
      <w:pPr>
        <w:jc w:val="both"/>
        <w:rPr>
          <w:rFonts w:ascii="Arial" w:hAnsi="Arial" w:cs="Arial"/>
        </w:rPr>
      </w:pPr>
      <w:r w:rsidRPr="00215A78">
        <w:rPr>
          <w:rFonts w:ascii="Arial" w:hAnsi="Arial" w:cs="Arial"/>
          <w:b/>
        </w:rPr>
        <w:tab/>
      </w:r>
      <w:r w:rsidRPr="001C0956" w:rsidR="00803D10">
        <w:rPr>
          <w:rFonts w:ascii="Arial" w:hAnsi="Arial" w:cs="Arial"/>
        </w:rPr>
        <w:t xml:space="preserve">Provjerom u računovodstvu suda utvrđeno je da je </w:t>
      </w:r>
      <w:r w:rsidRPr="001C0956" w:rsidR="00606B0C">
        <w:rPr>
          <w:rFonts w:ascii="Arial" w:hAnsi="Arial" w:cs="Arial"/>
        </w:rPr>
        <w:t>8</w:t>
      </w:r>
      <w:r w:rsidRPr="001C0956" w:rsidR="00BC2CE6">
        <w:rPr>
          <w:rFonts w:ascii="Arial" w:hAnsi="Arial" w:cs="Arial"/>
        </w:rPr>
        <w:t xml:space="preserve">. </w:t>
      </w:r>
      <w:r w:rsidRPr="001C0956" w:rsidR="00606B0C">
        <w:rPr>
          <w:rFonts w:ascii="Arial" w:hAnsi="Arial" w:cs="Arial"/>
        </w:rPr>
        <w:t>rujna 2022</w:t>
      </w:r>
      <w:r w:rsidRPr="001C0956" w:rsidR="00010117">
        <w:rPr>
          <w:rFonts w:ascii="Arial" w:hAnsi="Arial" w:cs="Arial"/>
        </w:rPr>
        <w:t xml:space="preserve">.  </w:t>
      </w:r>
      <w:r w:rsidRPr="001C0956" w:rsidR="00742BAA">
        <w:rPr>
          <w:rFonts w:ascii="Arial" w:hAnsi="Arial" w:cs="Arial"/>
        </w:rPr>
        <w:t>Metro living d.o.o., Zagreb, Ulica Marija Talana 2, OIB: 18836443912</w:t>
      </w:r>
      <w:r w:rsidRPr="001C0956" w:rsidR="00F65066">
        <w:rPr>
          <w:rFonts w:ascii="Arial" w:hAnsi="Arial" w:cs="Arial"/>
        </w:rPr>
        <w:t xml:space="preserve"> </w:t>
      </w:r>
      <w:r w:rsidRPr="001C0956" w:rsidR="00803D10">
        <w:rPr>
          <w:rFonts w:ascii="Arial" w:hAnsi="Arial" w:cs="Arial"/>
        </w:rPr>
        <w:t xml:space="preserve"> uplatio jamčevinu u iznosu od </w:t>
      </w:r>
      <w:r w:rsidRPr="001C0956" w:rsidR="009E58BB">
        <w:rPr>
          <w:rFonts w:ascii="Arial" w:hAnsi="Arial" w:cs="Arial"/>
        </w:rPr>
        <w:t>68.720,53</w:t>
      </w:r>
      <w:r w:rsidRPr="001C0956">
        <w:rPr>
          <w:rFonts w:ascii="Arial" w:hAnsi="Arial" w:cs="Arial"/>
        </w:rPr>
        <w:t xml:space="preserve"> </w:t>
      </w:r>
      <w:r w:rsidRPr="001C0956" w:rsidR="00803D10">
        <w:rPr>
          <w:rFonts w:ascii="Arial" w:hAnsi="Arial" w:cs="Arial"/>
        </w:rPr>
        <w:t>kn.</w:t>
      </w:r>
    </w:p>
    <w:p w:rsidRPr="001C0956" w:rsidR="009E58BB" w:rsidP="009E58BB" w:rsidRDefault="009E58BB" w14:paraId="1EB91B29" w14:textId="2044E473">
      <w:pPr>
        <w:jc w:val="both"/>
        <w:rPr>
          <w:rFonts w:ascii="Arial" w:hAnsi="Arial" w:cs="Arial"/>
        </w:rPr>
      </w:pPr>
      <w:r w:rsidRPr="001C0956">
        <w:rPr>
          <w:rFonts w:ascii="Arial" w:hAnsi="Arial" w:cs="Arial"/>
        </w:rPr>
        <w:t xml:space="preserve">Provjerom u računovodstvu suda utvrđeno je da je </w:t>
      </w:r>
      <w:r w:rsidRPr="001C0956" w:rsidR="0031389E">
        <w:rPr>
          <w:rFonts w:ascii="Arial" w:hAnsi="Arial" w:cs="Arial"/>
        </w:rPr>
        <w:t>16</w:t>
      </w:r>
      <w:r w:rsidRPr="001C0956">
        <w:rPr>
          <w:rFonts w:ascii="Arial" w:hAnsi="Arial" w:cs="Arial"/>
        </w:rPr>
        <w:t xml:space="preserve">. rujna 2022.  Stjepan Kovačević uplatio jamčevinu u iznosu od </w:t>
      </w:r>
      <w:r w:rsidRPr="001C0956" w:rsidR="00ED3444">
        <w:rPr>
          <w:rFonts w:ascii="Arial" w:hAnsi="Arial" w:cs="Arial"/>
        </w:rPr>
        <w:t>68.720,53</w:t>
      </w:r>
      <w:r w:rsidRPr="001C0956">
        <w:rPr>
          <w:rFonts w:ascii="Arial" w:hAnsi="Arial" w:cs="Arial"/>
        </w:rPr>
        <w:t xml:space="preserve"> kn.</w:t>
      </w:r>
    </w:p>
    <w:p w:rsidRPr="001C0956" w:rsidR="009E58BB" w:rsidP="009E58BB" w:rsidRDefault="009E58BB" w14:paraId="2AA4B50C" w14:textId="389B7B17">
      <w:pPr>
        <w:ind w:firstLine="720"/>
        <w:jc w:val="both"/>
        <w:rPr>
          <w:rFonts w:ascii="Arial" w:hAnsi="Arial" w:cs="Arial"/>
        </w:rPr>
      </w:pPr>
      <w:r w:rsidRPr="001C0956">
        <w:rPr>
          <w:rFonts w:ascii="Arial" w:hAnsi="Arial" w:cs="Arial"/>
        </w:rPr>
        <w:t xml:space="preserve">Provjerom u računovodstvu suda utvrđeno je da je </w:t>
      </w:r>
      <w:r w:rsidRPr="001C0956" w:rsidR="0031389E">
        <w:rPr>
          <w:rFonts w:ascii="Arial" w:hAnsi="Arial" w:cs="Arial"/>
        </w:rPr>
        <w:t>16</w:t>
      </w:r>
      <w:r w:rsidRPr="001C0956">
        <w:rPr>
          <w:rFonts w:ascii="Arial" w:hAnsi="Arial" w:cs="Arial"/>
        </w:rPr>
        <w:t xml:space="preserve">. rujna 2022.  </w:t>
      </w:r>
      <w:r w:rsidRPr="001C0956" w:rsidR="00ED3444">
        <w:rPr>
          <w:rFonts w:ascii="Arial" w:hAnsi="Arial" w:cs="Arial"/>
        </w:rPr>
        <w:t>Silvestar Potnik</w:t>
      </w:r>
      <w:r w:rsidRPr="001C0956">
        <w:rPr>
          <w:rFonts w:ascii="Arial" w:hAnsi="Arial" w:cs="Arial"/>
        </w:rPr>
        <w:t xml:space="preserve">  uplatio jamčevinu u iznosu od </w:t>
      </w:r>
      <w:r w:rsidRPr="001C0956" w:rsidR="00ED3444">
        <w:rPr>
          <w:rFonts w:ascii="Arial" w:hAnsi="Arial" w:cs="Arial"/>
        </w:rPr>
        <w:t>69.000,00</w:t>
      </w:r>
      <w:r w:rsidRPr="001C0956">
        <w:rPr>
          <w:rFonts w:ascii="Arial" w:hAnsi="Arial" w:cs="Arial"/>
        </w:rPr>
        <w:t xml:space="preserve"> kn.</w:t>
      </w:r>
    </w:p>
    <w:p w:rsidRPr="001C0956" w:rsidR="00A2039F" w:rsidP="00010117" w:rsidRDefault="00A2039F" w14:paraId="7EE525EA" w14:textId="1C59BEEF">
      <w:pPr>
        <w:jc w:val="both"/>
        <w:rPr>
          <w:rFonts w:ascii="Arial" w:hAnsi="Arial" w:cs="Arial"/>
        </w:rPr>
      </w:pPr>
      <w:r w:rsidRPr="001C0956">
        <w:rPr>
          <w:rFonts w:ascii="Arial" w:hAnsi="Arial" w:cs="Arial"/>
        </w:rPr>
        <w:tab/>
        <w:t>Provjerom u računov</w:t>
      </w:r>
      <w:r w:rsidRPr="001C0956" w:rsidR="0031389E">
        <w:rPr>
          <w:rFonts w:ascii="Arial" w:hAnsi="Arial" w:cs="Arial"/>
        </w:rPr>
        <w:t>odstvu suda utvrđeno je da je 19</w:t>
      </w:r>
      <w:r w:rsidRPr="001C0956" w:rsidR="00147962">
        <w:rPr>
          <w:rFonts w:ascii="Arial" w:hAnsi="Arial" w:cs="Arial"/>
        </w:rPr>
        <w:t>. rujna 2022</w:t>
      </w:r>
      <w:r w:rsidRPr="001C0956">
        <w:rPr>
          <w:rFonts w:ascii="Arial" w:hAnsi="Arial" w:cs="Arial"/>
        </w:rPr>
        <w:t xml:space="preserve">. </w:t>
      </w:r>
      <w:r w:rsidRPr="001C0956" w:rsidR="00147962">
        <w:rPr>
          <w:rFonts w:ascii="Arial" w:hAnsi="Arial" w:cs="Arial"/>
        </w:rPr>
        <w:t>Igor Karnjuš</w:t>
      </w:r>
      <w:r w:rsidRPr="001C0956">
        <w:rPr>
          <w:rFonts w:ascii="Arial" w:hAnsi="Arial" w:cs="Arial"/>
        </w:rPr>
        <w:t xml:space="preserve"> uplatio jamčevinu u iznosu od </w:t>
      </w:r>
      <w:r w:rsidRPr="001C0956" w:rsidR="00ED3444">
        <w:rPr>
          <w:rFonts w:ascii="Arial" w:hAnsi="Arial" w:cs="Arial"/>
        </w:rPr>
        <w:t>68.720,53</w:t>
      </w:r>
      <w:r w:rsidRPr="001C0956" w:rsidR="00147962">
        <w:rPr>
          <w:rFonts w:ascii="Arial" w:hAnsi="Arial" w:cs="Arial"/>
        </w:rPr>
        <w:t xml:space="preserve">  </w:t>
      </w:r>
      <w:r w:rsidRPr="001C0956">
        <w:rPr>
          <w:rFonts w:ascii="Arial" w:hAnsi="Arial" w:cs="Arial"/>
        </w:rPr>
        <w:t>kn.</w:t>
      </w:r>
    </w:p>
    <w:p w:rsidRPr="001C0956" w:rsidR="00A2039F" w:rsidP="009E58BB" w:rsidRDefault="00E50A72" w14:paraId="094BCC59" w14:textId="68E85DBE">
      <w:pPr>
        <w:jc w:val="both"/>
        <w:rPr>
          <w:rFonts w:ascii="Arial" w:hAnsi="Arial" w:cs="Arial"/>
        </w:rPr>
      </w:pPr>
      <w:r w:rsidRPr="001C0956">
        <w:rPr>
          <w:rFonts w:ascii="Arial" w:hAnsi="Arial" w:cs="Arial"/>
        </w:rPr>
        <w:tab/>
      </w:r>
    </w:p>
    <w:p w:rsidRPr="00215A78" w:rsidR="00137563" w:rsidP="001C0956" w:rsidRDefault="00137563" w14:paraId="02F2CD40" w14:textId="28087142">
      <w:pPr>
        <w:jc w:val="both"/>
        <w:rPr>
          <w:rFonts w:ascii="Arial" w:hAnsi="Arial" w:cs="Arial"/>
        </w:rPr>
      </w:pPr>
    </w:p>
    <w:p w:rsidRPr="00215A78" w:rsidR="008E7D37" w:rsidP="00803D10" w:rsidRDefault="008E7D37" w14:paraId="37B8B6B0" w14:textId="77777777">
      <w:pPr>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F3610FA">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000744BF">
        <w:rPr>
          <w:rFonts w:ascii="Arial" w:hAnsi="Arial" w:cs="Arial"/>
        </w:rPr>
        <w:t>26</w:t>
      </w:r>
      <w:r w:rsidRPr="00215A78" w:rsidR="003E07EE">
        <w:rPr>
          <w:rFonts w:ascii="Arial" w:hAnsi="Arial" w:cs="Arial"/>
        </w:rPr>
        <w:t xml:space="preserve">. </w:t>
      </w:r>
      <w:r w:rsidR="000744BF">
        <w:rPr>
          <w:rFonts w:ascii="Arial" w:hAnsi="Arial" w:cs="Arial"/>
        </w:rPr>
        <w:t>srpnja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1C0956" w:rsidR="002F0FDA" w:rsidP="002F0FDA" w:rsidRDefault="002F0FDA" w14:paraId="7ADF61E1" w14:textId="77777777">
      <w:pPr>
        <w:jc w:val="both"/>
        <w:rPr>
          <w:rFonts w:ascii="Arial" w:hAnsi="Arial" w:cs="Arial"/>
        </w:rPr>
      </w:pPr>
      <w:r w:rsidRPr="001C0956">
        <w:rPr>
          <w:rFonts w:ascii="Arial" w:hAnsi="Arial" w:cs="Arial"/>
        </w:rPr>
        <w:t>Utvrđeno je da su od uplatitelja jamčevina na današnjem ročištu prisutni:</w:t>
      </w:r>
    </w:p>
    <w:p w:rsidRPr="001C0956" w:rsidR="00340E42" w:rsidP="00340E42" w:rsidRDefault="00340E42" w14:paraId="7A541984" w14:textId="26957689">
      <w:pPr>
        <w:pStyle w:val="Odlomakpopisa"/>
        <w:numPr>
          <w:ilvl w:val="0"/>
          <w:numId w:val="7"/>
        </w:numPr>
        <w:rPr>
          <w:rFonts w:ascii="Arial" w:hAnsi="Arial" w:cs="Arial"/>
        </w:rPr>
      </w:pPr>
      <w:r w:rsidRPr="001C0956">
        <w:rPr>
          <w:rFonts w:ascii="Arial" w:hAnsi="Arial" w:cs="Arial"/>
        </w:rPr>
        <w:t>Metro living d.o.o., Zagreb, Ulica Marija Talana 2, OIB: 18836443912</w:t>
      </w:r>
      <w:r w:rsidRPr="001C0956" w:rsidR="00807A79">
        <w:rPr>
          <w:rFonts w:ascii="Arial" w:hAnsi="Arial" w:cs="Arial"/>
        </w:rPr>
        <w:t xml:space="preserve"> - 8. rujna 2022. u iznosu od </w:t>
      </w:r>
      <w:r w:rsidRPr="001C0956" w:rsidR="002B0D8C">
        <w:rPr>
          <w:rFonts w:ascii="Arial" w:hAnsi="Arial" w:cs="Arial"/>
        </w:rPr>
        <w:t xml:space="preserve">68.720,53 </w:t>
      </w:r>
      <w:r w:rsidRPr="001C0956" w:rsidR="00364377">
        <w:rPr>
          <w:rFonts w:ascii="Arial" w:hAnsi="Arial" w:cs="Arial"/>
        </w:rPr>
        <w:t>kn.</w:t>
      </w:r>
    </w:p>
    <w:p w:rsidRPr="001C0956" w:rsidR="00340E42" w:rsidP="00340E42" w:rsidRDefault="0031389E" w14:paraId="0763C5B5" w14:textId="4F50AE9B">
      <w:pPr>
        <w:pStyle w:val="Odlomakpopisa"/>
        <w:numPr>
          <w:ilvl w:val="0"/>
          <w:numId w:val="7"/>
        </w:numPr>
        <w:rPr>
          <w:rFonts w:ascii="Arial" w:hAnsi="Arial" w:cs="Arial"/>
        </w:rPr>
      </w:pPr>
      <w:r w:rsidRPr="001C0956">
        <w:rPr>
          <w:rFonts w:ascii="Arial" w:hAnsi="Arial" w:cs="Arial"/>
        </w:rPr>
        <w:t>Stjepan Kovačević</w:t>
      </w:r>
      <w:r w:rsidRPr="001C0956" w:rsidR="00340E42">
        <w:rPr>
          <w:rFonts w:ascii="Arial" w:hAnsi="Arial" w:cs="Arial"/>
        </w:rPr>
        <w:t xml:space="preserve"> – </w:t>
      </w:r>
      <w:r w:rsidRPr="001C0956">
        <w:rPr>
          <w:rFonts w:ascii="Arial" w:hAnsi="Arial" w:cs="Arial"/>
        </w:rPr>
        <w:t xml:space="preserve">16. rujna 2022. u iznosu od </w:t>
      </w:r>
      <w:r w:rsidRPr="001C0956" w:rsidR="002B0D8C">
        <w:rPr>
          <w:rFonts w:ascii="Arial" w:hAnsi="Arial" w:cs="Arial"/>
        </w:rPr>
        <w:t xml:space="preserve"> 68.720,53 kn.</w:t>
      </w:r>
    </w:p>
    <w:p w:rsidRPr="001C0956" w:rsidR="00340E42" w:rsidP="00340E42" w:rsidRDefault="0031389E" w14:paraId="19A461D6" w14:textId="22346E66">
      <w:pPr>
        <w:pStyle w:val="Odlomakpopisa"/>
        <w:numPr>
          <w:ilvl w:val="0"/>
          <w:numId w:val="7"/>
        </w:numPr>
        <w:rPr>
          <w:rFonts w:ascii="Arial" w:hAnsi="Arial" w:cs="Arial"/>
        </w:rPr>
      </w:pPr>
      <w:r w:rsidRPr="001C0956">
        <w:rPr>
          <w:rFonts w:ascii="Arial" w:hAnsi="Arial" w:cs="Arial"/>
        </w:rPr>
        <w:t>Silvestar Potnik – 16. rujna u iznosu od 69.000,00 kn.</w:t>
      </w:r>
    </w:p>
    <w:p w:rsidRPr="001C0956" w:rsidR="00340E42" w:rsidP="00340E42" w:rsidRDefault="0031389E" w14:paraId="6279B69E" w14:textId="65474460">
      <w:pPr>
        <w:pStyle w:val="Odlomakpopisa"/>
        <w:numPr>
          <w:ilvl w:val="0"/>
          <w:numId w:val="7"/>
        </w:numPr>
        <w:rPr>
          <w:rFonts w:ascii="Arial" w:hAnsi="Arial" w:cs="Arial"/>
        </w:rPr>
      </w:pPr>
      <w:r w:rsidRPr="001C0956">
        <w:rPr>
          <w:rFonts w:ascii="Arial" w:hAnsi="Arial" w:cs="Arial"/>
        </w:rPr>
        <w:t>Igor Karnjuš</w:t>
      </w:r>
      <w:r w:rsidRPr="001C0956" w:rsidR="00340E42">
        <w:rPr>
          <w:rFonts w:ascii="Arial" w:hAnsi="Arial" w:cs="Arial"/>
        </w:rPr>
        <w:t xml:space="preserve"> –</w:t>
      </w:r>
      <w:r w:rsidRPr="001C0956" w:rsidR="002B0D8C">
        <w:rPr>
          <w:rFonts w:ascii="Arial" w:hAnsi="Arial" w:cs="Arial"/>
        </w:rPr>
        <w:t>19. rujna 2022. u iznosu od 68.720,53 kn.</w:t>
      </w:r>
    </w:p>
    <w:p w:rsidRPr="001C0956" w:rsidR="00340E42" w:rsidP="002B0D8C" w:rsidRDefault="00340E42" w14:paraId="54424703" w14:textId="38D132DC">
      <w:pPr>
        <w:pStyle w:val="Odlomakpopisa"/>
        <w:jc w:val="both"/>
        <w:rPr>
          <w:rFonts w:ascii="Arial" w:hAnsi="Arial" w:cs="Arial"/>
        </w:rPr>
      </w:pPr>
    </w:p>
    <w:p w:rsidRPr="002B0D8C" w:rsidR="00340E42" w:rsidP="00807A79" w:rsidRDefault="00340E42" w14:paraId="0DAB2917" w14:textId="77777777">
      <w:pPr>
        <w:pStyle w:val="Odlomakpopisa"/>
        <w:jc w:val="both"/>
        <w:rPr>
          <w:rFonts w:ascii="Arial" w:hAnsi="Arial" w:cs="Arial"/>
          <w:color w:val="FF0000"/>
        </w:rPr>
      </w:pPr>
    </w:p>
    <w:p w:rsidRPr="00215A78" w:rsidR="00137563" w:rsidP="003C2A47" w:rsidRDefault="00137563" w14:paraId="0EF3E3D8" w14:textId="77777777">
      <w:pPr>
        <w:jc w:val="both"/>
        <w:rPr>
          <w:rFonts w:ascii="Arial" w:hAnsi="Arial" w:cs="Arial"/>
        </w:rPr>
      </w:pPr>
    </w:p>
    <w:p w:rsidRPr="00215A78" w:rsidR="00634403" w:rsidP="00FE2528" w:rsidRDefault="00634403" w14:paraId="3D787F34" w14:textId="6CD1CEED">
      <w:pPr>
        <w:spacing w:line="269" w:lineRule="auto"/>
        <w:jc w:val="both"/>
        <w:rPr>
          <w:rFonts w:ascii="Arial" w:hAnsi="Arial" w:cs="Arial"/>
        </w:rPr>
      </w:pPr>
      <w:r w:rsidRPr="00215A78">
        <w:rPr>
          <w:rFonts w:ascii="Arial" w:hAnsi="Arial" w:cs="Arial"/>
        </w:rPr>
        <w:t xml:space="preserve">S obzirom na to da su ispunjeni uvjeti za održavanje </w:t>
      </w:r>
      <w:r w:rsidRPr="000744BF">
        <w:rPr>
          <w:rFonts w:ascii="Arial" w:hAnsi="Arial" w:cs="Arial"/>
        </w:rPr>
        <w:t>današnje dražbe nekretnine u vlasništvu stečajnog dužnika upisan</w:t>
      </w:r>
      <w:r w:rsidRPr="000744BF" w:rsidR="00100767">
        <w:rPr>
          <w:rFonts w:ascii="Arial" w:hAnsi="Arial" w:cs="Arial"/>
        </w:rPr>
        <w:t>e</w:t>
      </w:r>
      <w:r w:rsidRPr="000744BF">
        <w:rPr>
          <w:rFonts w:ascii="Arial" w:hAnsi="Arial" w:cs="Arial"/>
        </w:rPr>
        <w:t xml:space="preserve"> u zemljišnim </w:t>
      </w:r>
      <w:r w:rsidRPr="00FE2528">
        <w:rPr>
          <w:rFonts w:ascii="Arial" w:hAnsi="Arial" w:cs="Arial"/>
        </w:rPr>
        <w:t xml:space="preserve">knjigama </w:t>
      </w:r>
      <w:r w:rsidRPr="00FE2528" w:rsidR="00FE2528">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w:t>
      </w:r>
      <w:r w:rsidR="00FE2528">
        <w:rPr>
          <w:rFonts w:ascii="Arial" w:hAnsi="Arial" w:cs="Arial"/>
        </w:rPr>
        <w:t xml:space="preserve"> </w:t>
      </w:r>
      <w:r w:rsidRPr="00FE2528" w:rsidR="00FE2528">
        <w:rPr>
          <w:rFonts w:ascii="Arial" w:hAnsi="Arial" w:cs="Arial"/>
        </w:rPr>
        <w:t>3. Suvlasnički dio: 1284/</w:t>
      </w:r>
      <w:r w:rsidR="00FE2528">
        <w:rPr>
          <w:rFonts w:ascii="Arial" w:hAnsi="Arial" w:cs="Arial"/>
        </w:rPr>
        <w:t xml:space="preserve">10000 ETAŽNO VLASNIŠTVO (E-2) </w:t>
      </w:r>
      <w:r w:rsidRPr="00FE2528" w:rsidR="00FE2528">
        <w:rPr>
          <w:rFonts w:ascii="Arial" w:hAnsi="Arial" w:cs="Arial"/>
        </w:rPr>
        <w:t>u prizemlju, stan oznake K2 sadržaja: predprostor 1, dnevni boravak i blagovanje, kuhinja, predprostor 2, kupaonica, soba 1, soba 2, ukupne površine 67,05 m 2 s balkonom površine 8,45 m 2, sveukupne površine 75,50 m 2, neodvojivo povezano s vlasništvom vanjskog parkirališnog mjesta oznake P2 površine 12,00 m 2, uz istodobno pravno sjedinjenje zemljišta i zgrade, u planu posebnih dijelova označeno vertikalno šrafirano zelenom punom linijom</w:t>
      </w:r>
      <w:r w:rsidRPr="00FE2528" w:rsidR="00127577">
        <w:rPr>
          <w:rFonts w:ascii="Arial" w:hAnsi="Arial" w:cs="Arial"/>
        </w:rPr>
        <w:t>,</w:t>
      </w:r>
      <w:r w:rsidRPr="00FE2528" w:rsidR="0012411D">
        <w:rPr>
          <w:rFonts w:ascii="Arial" w:hAnsi="Arial" w:cs="Arial"/>
        </w:rPr>
        <w:t xml:space="preserve"> ista se otvara</w:t>
      </w:r>
      <w:r w:rsidRPr="00215A78" w:rsidR="0012411D">
        <w:rPr>
          <w:rFonts w:ascii="Arial" w:hAnsi="Arial" w:cs="Arial"/>
        </w:rPr>
        <w:t xml:space="preserve"> </w:t>
      </w:r>
      <w:r w:rsidRPr="001C0956" w:rsidR="00514D84">
        <w:rPr>
          <w:rFonts w:ascii="Arial" w:hAnsi="Arial" w:cs="Arial"/>
        </w:rPr>
        <w:t xml:space="preserve">u </w:t>
      </w:r>
      <w:r w:rsidRPr="001C0956" w:rsidR="001C0956">
        <w:rPr>
          <w:rFonts w:ascii="Arial" w:hAnsi="Arial" w:cs="Arial"/>
        </w:rPr>
        <w:t>10:46</w:t>
      </w:r>
      <w:r w:rsidRPr="001C0956">
        <w:rPr>
          <w:rFonts w:ascii="Arial" w:hAnsi="Arial" w:cs="Arial"/>
        </w:rPr>
        <w:t xml:space="preserve"> sati</w:t>
      </w:r>
      <w:r w:rsidRPr="00215A78">
        <w:rPr>
          <w:rFonts w:ascii="Arial" w:hAnsi="Arial" w:cs="Arial"/>
        </w:rPr>
        <w:t xml:space="preserve">. </w:t>
      </w:r>
    </w:p>
    <w:p w:rsidRPr="00215A78" w:rsidR="00100767" w:rsidP="003C2A47" w:rsidRDefault="00100767" w14:paraId="054094C9" w14:textId="199891C7">
      <w:pPr>
        <w:jc w:val="both"/>
        <w:rPr>
          <w:rFonts w:ascii="Arial" w:hAnsi="Arial" w:cs="Arial"/>
        </w:rPr>
      </w:pPr>
    </w:p>
    <w:p w:rsidRPr="00242F24" w:rsidR="00D32F7D" w:rsidP="00634403" w:rsidRDefault="00EB46AC" w14:paraId="52B4CE66" w14:textId="669063D2">
      <w:pPr>
        <w:jc w:val="both"/>
        <w:rPr>
          <w:rFonts w:ascii="Arial" w:hAnsi="Arial" w:cs="Arial"/>
        </w:rPr>
      </w:pPr>
      <w:r w:rsidRPr="00215A78">
        <w:rPr>
          <w:rFonts w:ascii="Arial" w:hAnsi="Arial" w:cs="Arial"/>
        </w:rPr>
        <w:lastRenderedPageBreak/>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sidR="00C91B17">
        <w:rPr>
          <w:rFonts w:ascii="Arial" w:hAnsi="Arial" w:cs="Arial"/>
        </w:rPr>
        <w:t xml:space="preserve">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w:t>
      </w:r>
      <w:r w:rsidRPr="00FE2528">
        <w:rPr>
          <w:rFonts w:ascii="Arial" w:hAnsi="Arial" w:cs="Arial"/>
        </w:rPr>
        <w:t>cijene od</w:t>
      </w:r>
      <w:r w:rsidRPr="00FE2528" w:rsidR="002C1CE6">
        <w:rPr>
          <w:rFonts w:ascii="Arial" w:hAnsi="Arial" w:cs="Arial"/>
        </w:rPr>
        <w:t xml:space="preserve"> </w:t>
      </w:r>
      <w:r w:rsidRPr="00FE2528" w:rsidR="00FE2528">
        <w:rPr>
          <w:rFonts w:ascii="Arial" w:hAnsi="Arial" w:cs="Arial"/>
        </w:rPr>
        <w:t xml:space="preserve">687.205,33 </w:t>
      </w:r>
      <w:r w:rsidRPr="00FE2528" w:rsidR="002C1CE6">
        <w:rPr>
          <w:rFonts w:ascii="Arial" w:hAnsi="Arial" w:cs="Arial"/>
        </w:rPr>
        <w:t>kn</w:t>
      </w:r>
      <w:r w:rsidRPr="00242F24" w:rsidR="002C1CE6">
        <w:rPr>
          <w:rFonts w:ascii="Arial" w:hAnsi="Arial" w:cs="Arial"/>
        </w:rPr>
        <w:t>.</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67C1932B">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FE2528">
        <w:rPr>
          <w:rFonts w:ascii="Arial" w:hAnsi="Arial" w:cs="Arial"/>
        </w:rPr>
        <w:t>913</w:t>
      </w:r>
      <w:r w:rsidRPr="00215A78">
        <w:rPr>
          <w:rFonts w:ascii="Arial" w:hAnsi="Arial" w:cs="Arial"/>
        </w:rPr>
        <w:t xml:space="preserve"> od </w:t>
      </w:r>
      <w:r w:rsidR="00242F24">
        <w:rPr>
          <w:rFonts w:ascii="Arial" w:hAnsi="Arial" w:cs="Arial"/>
        </w:rPr>
        <w:t>26</w:t>
      </w:r>
      <w:r w:rsidRPr="00215A78">
        <w:rPr>
          <w:rFonts w:ascii="Arial" w:hAnsi="Arial" w:cs="Arial"/>
        </w:rPr>
        <w:t xml:space="preserve">. </w:t>
      </w:r>
      <w:r w:rsidR="00242F24">
        <w:rPr>
          <w:rFonts w:ascii="Arial" w:hAnsi="Arial" w:cs="Arial"/>
        </w:rPr>
        <w:t>srpnja</w:t>
      </w:r>
      <w:r w:rsidRPr="00215A78">
        <w:rPr>
          <w:rFonts w:ascii="Arial" w:hAnsi="Arial" w:cs="Arial"/>
        </w:rPr>
        <w:t xml:space="preserve"> 2022.</w:t>
      </w:r>
    </w:p>
    <w:p w:rsidRPr="00215A78" w:rsidR="00E10FAE" w:rsidP="00E10FAE" w:rsidRDefault="00E10FAE" w14:paraId="69407BB8" w14:textId="77777777">
      <w:pPr>
        <w:ind w:firstLine="708"/>
        <w:jc w:val="both"/>
        <w:rPr>
          <w:rFonts w:ascii="Arial" w:hAnsi="Arial" w:cs="Arial"/>
          <w:color w:val="FF0000"/>
        </w:rPr>
      </w:pPr>
    </w:p>
    <w:p w:rsidRPr="00D64760" w:rsidR="00B11C14" w:rsidP="00171557" w:rsidRDefault="00171557" w14:paraId="2943001E" w14:textId="5CA384DC">
      <w:pPr>
        <w:tabs>
          <w:tab w:val="left" w:pos="1340"/>
        </w:tabs>
        <w:jc w:val="both"/>
        <w:outlineLvl w:val="0"/>
        <w:rPr>
          <w:rFonts w:ascii="Arial" w:hAnsi="Arial" w:cs="Arial"/>
        </w:rPr>
      </w:pPr>
      <w:r w:rsidRPr="00D64760">
        <w:rPr>
          <w:rFonts w:ascii="Arial" w:hAnsi="Arial" w:cs="Arial"/>
        </w:rPr>
        <w:t xml:space="preserve">           </w:t>
      </w:r>
      <w:r w:rsidRPr="00D64760" w:rsidR="00B11C14">
        <w:rPr>
          <w:rFonts w:ascii="Arial" w:hAnsi="Arial" w:cs="Arial"/>
        </w:rPr>
        <w:t xml:space="preserve">Kao pravilo se određuje da razlika između posljednje istaknute i sljedeće ponuđene cijene iznosi najmanje </w:t>
      </w:r>
      <w:r w:rsidRPr="00D64760" w:rsidR="00D64760">
        <w:rPr>
          <w:rFonts w:ascii="Arial" w:hAnsi="Arial" w:cs="Arial"/>
        </w:rPr>
        <w:t>20</w:t>
      </w:r>
      <w:r w:rsidRPr="00D64760" w:rsidR="00B11C14">
        <w:rPr>
          <w:rFonts w:ascii="Arial" w:hAnsi="Arial" w:cs="Arial"/>
        </w:rPr>
        <w:t>.000,00 kn.</w:t>
      </w:r>
    </w:p>
    <w:p w:rsidRPr="00D64760"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Pr="00215A78" w:rsidR="00847A6B" w:rsidP="00514D84" w:rsidRDefault="00A918CD" w14:paraId="58D7799B" w14:textId="6779948B">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w:t>
      </w:r>
      <w:r w:rsidRPr="00D64760">
        <w:rPr>
          <w:rFonts w:ascii="Arial" w:hAnsi="Arial" w:cs="Arial"/>
        </w:rPr>
        <w:t xml:space="preserve">iznos od </w:t>
      </w:r>
      <w:r w:rsidRPr="00D64760" w:rsidR="00D64760">
        <w:rPr>
          <w:rFonts w:ascii="Arial" w:hAnsi="Arial" w:cs="Arial"/>
        </w:rPr>
        <w:t>2</w:t>
      </w:r>
      <w:r w:rsidRPr="00D64760" w:rsidR="00EC6812">
        <w:rPr>
          <w:rFonts w:ascii="Arial" w:hAnsi="Arial" w:cs="Arial"/>
        </w:rPr>
        <w:t>0</w:t>
      </w:r>
      <w:r w:rsidRPr="00D64760">
        <w:rPr>
          <w:rFonts w:ascii="Arial" w:hAnsi="Arial" w:cs="Arial"/>
        </w:rPr>
        <w:t>.000,00 kn u</w:t>
      </w:r>
      <w:r w:rsidRPr="00215A78">
        <w:rPr>
          <w:rFonts w:ascii="Arial" w:hAnsi="Arial" w:cs="Arial"/>
        </w:rPr>
        <w:t xml:space="preserve"> odnosu na prethodnu ponudu. </w:t>
      </w:r>
    </w:p>
    <w:p w:rsidRPr="00215A78" w:rsidR="00A918CD" w:rsidP="00514D84" w:rsidRDefault="00A918CD" w14:paraId="5D6102ED" w14:textId="77777777">
      <w:pPr>
        <w:jc w:val="both"/>
        <w:rPr>
          <w:rFonts w:ascii="Arial" w:hAnsi="Arial" w:cs="Arial"/>
        </w:rPr>
      </w:pPr>
    </w:p>
    <w:p w:rsidRPr="00D64760" w:rsidR="00D64760" w:rsidP="00D64760" w:rsidRDefault="00D64760" w14:paraId="49D13008" w14:textId="2FF92026">
      <w:pPr>
        <w:rPr>
          <w:rFonts w:ascii="Arial" w:hAnsi="Arial" w:cs="Arial"/>
        </w:rPr>
      </w:pPr>
      <w:r w:rsidRPr="00D64760">
        <w:rPr>
          <w:rFonts w:ascii="Arial" w:hAnsi="Arial" w:cs="Arial"/>
        </w:rPr>
        <w:t>Igor Karnjuš, Zagreb, nudi cijenu u iznosu od 707.205,33 kn</w:t>
      </w:r>
    </w:p>
    <w:p w:rsidR="00D64760" w:rsidP="00D64760" w:rsidRDefault="00D64760" w14:paraId="56D23137" w14:textId="47668070">
      <w:pPr>
        <w:rPr>
          <w:rFonts w:ascii="Arial" w:hAnsi="Arial" w:cs="Arial"/>
        </w:rPr>
      </w:pPr>
    </w:p>
    <w:p w:rsidR="00F73C80" w:rsidP="00F73C80" w:rsidRDefault="00F73C80" w14:paraId="6BBCA5FC" w14:textId="4AC841E6">
      <w:pPr>
        <w:rPr>
          <w:rFonts w:ascii="Arial" w:hAnsi="Arial" w:cs="Arial"/>
        </w:rPr>
      </w:pPr>
      <w:r w:rsidRPr="00F73C80">
        <w:rPr>
          <w:rFonts w:ascii="Arial" w:hAnsi="Arial" w:cs="Arial"/>
        </w:rPr>
        <w:t>Silvestar Potnik nudi cijenu u iznosu od 727.205</w:t>
      </w:r>
      <w:r w:rsidRPr="00D64760">
        <w:rPr>
          <w:rFonts w:ascii="Arial" w:hAnsi="Arial" w:cs="Arial"/>
        </w:rPr>
        <w:t>,33 kn</w:t>
      </w:r>
    </w:p>
    <w:p w:rsidR="00D64760" w:rsidP="00D64760" w:rsidRDefault="00D64760" w14:paraId="683F3BAD" w14:textId="77777777">
      <w:pPr>
        <w:rPr>
          <w:rFonts w:ascii="Arial" w:hAnsi="Arial" w:cs="Arial"/>
          <w:color w:val="FF0000"/>
        </w:rPr>
      </w:pPr>
    </w:p>
    <w:p w:rsidRPr="00F73C80" w:rsidR="00F73C80" w:rsidP="00F73C80" w:rsidRDefault="00714CA5" w14:paraId="3BD1D483" w14:textId="748D2E2D">
      <w:pPr>
        <w:rPr>
          <w:rFonts w:ascii="Arial" w:hAnsi="Arial" w:cs="Arial"/>
        </w:rPr>
      </w:pPr>
      <w:r w:rsidRPr="00F73C80">
        <w:rPr>
          <w:rFonts w:ascii="Arial" w:hAnsi="Arial" w:cs="Arial"/>
        </w:rPr>
        <w:t>Metro living d.o.o., Zagreb, Ulica Marija Talana 2, OIB: 18836443912 nudi c</w:t>
      </w:r>
      <w:r w:rsidRPr="00F73C80" w:rsidR="005E18EB">
        <w:rPr>
          <w:rFonts w:ascii="Arial" w:hAnsi="Arial" w:cs="Arial"/>
        </w:rPr>
        <w:t>i</w:t>
      </w:r>
      <w:r w:rsidRPr="00F73C80">
        <w:rPr>
          <w:rFonts w:ascii="Arial" w:hAnsi="Arial" w:cs="Arial"/>
        </w:rPr>
        <w:t>jenu</w:t>
      </w:r>
      <w:r w:rsidRPr="00F73C80" w:rsidR="005E18EB">
        <w:rPr>
          <w:rFonts w:ascii="Arial" w:hAnsi="Arial" w:cs="Arial"/>
        </w:rPr>
        <w:t xml:space="preserve"> u iznosu od </w:t>
      </w:r>
      <w:r w:rsidRPr="00F73C80">
        <w:rPr>
          <w:rFonts w:ascii="Arial" w:hAnsi="Arial" w:cs="Arial"/>
        </w:rPr>
        <w:t xml:space="preserve"> </w:t>
      </w:r>
      <w:r w:rsidRPr="00F73C80" w:rsidR="00F73C80">
        <w:rPr>
          <w:rFonts w:ascii="Arial" w:hAnsi="Arial" w:cs="Arial"/>
        </w:rPr>
        <w:t>747.205,33 kn</w:t>
      </w:r>
    </w:p>
    <w:p w:rsidR="00D64760" w:rsidP="00D64760" w:rsidRDefault="00D64760" w14:paraId="15D929C9" w14:textId="31821BA6">
      <w:pPr>
        <w:rPr>
          <w:rFonts w:ascii="Arial" w:hAnsi="Arial" w:cs="Arial"/>
          <w:color w:val="FF0000"/>
          <w:highlight w:val="yellow"/>
        </w:rPr>
      </w:pPr>
    </w:p>
    <w:p w:rsidRPr="00D64760" w:rsidR="00F73C80" w:rsidP="00F73C80" w:rsidRDefault="00F73C80" w14:paraId="6EC5FA15" w14:textId="5AF80D31">
      <w:pPr>
        <w:rPr>
          <w:rFonts w:ascii="Arial" w:hAnsi="Arial" w:cs="Arial"/>
        </w:rPr>
      </w:pPr>
      <w:r w:rsidRPr="00D64760">
        <w:rPr>
          <w:rFonts w:ascii="Arial" w:hAnsi="Arial" w:cs="Arial"/>
        </w:rPr>
        <w:t xml:space="preserve">Igor Karnjuš, Zagreb, nudi cijenu u iznosu od </w:t>
      </w:r>
      <w:r>
        <w:rPr>
          <w:rFonts w:ascii="Arial" w:hAnsi="Arial" w:cs="Arial"/>
        </w:rPr>
        <w:t>76</w:t>
      </w:r>
      <w:r w:rsidRPr="00D64760">
        <w:rPr>
          <w:rFonts w:ascii="Arial" w:hAnsi="Arial" w:cs="Arial"/>
        </w:rPr>
        <w:t>7.205,33 kn</w:t>
      </w:r>
    </w:p>
    <w:p w:rsidR="00F73C80" w:rsidP="00D64760" w:rsidRDefault="00F73C80" w14:paraId="676B6ACC" w14:textId="59FDAF83">
      <w:pPr>
        <w:rPr>
          <w:rFonts w:ascii="Arial" w:hAnsi="Arial" w:cs="Arial"/>
          <w:color w:val="FF0000"/>
          <w:highlight w:val="yellow"/>
        </w:rPr>
      </w:pPr>
    </w:p>
    <w:p w:rsidRPr="00F73C80" w:rsidR="00F73C80" w:rsidP="00F73C80" w:rsidRDefault="00F73C80" w14:paraId="2208E631" w14:textId="69728A9E">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78</w:t>
      </w:r>
      <w:r w:rsidRPr="00F73C80">
        <w:rPr>
          <w:rFonts w:ascii="Arial" w:hAnsi="Arial" w:cs="Arial"/>
        </w:rPr>
        <w:t>7.205,33 kn</w:t>
      </w:r>
    </w:p>
    <w:p w:rsidRPr="00D64760" w:rsidR="00F73C80" w:rsidP="00D64760" w:rsidRDefault="00F73C80" w14:paraId="7443207C" w14:textId="77777777">
      <w:pPr>
        <w:rPr>
          <w:rFonts w:ascii="Arial" w:hAnsi="Arial" w:cs="Arial"/>
          <w:color w:val="FF0000"/>
          <w:highlight w:val="yellow"/>
        </w:rPr>
      </w:pPr>
    </w:p>
    <w:p w:rsidR="004D1B52" w:rsidP="004D1B52" w:rsidRDefault="004D1B52" w14:paraId="506EF5FE" w14:textId="4587AA61">
      <w:pPr>
        <w:rPr>
          <w:rFonts w:ascii="Arial" w:hAnsi="Arial" w:cs="Arial"/>
        </w:rPr>
      </w:pPr>
      <w:r w:rsidRPr="00F73C80">
        <w:rPr>
          <w:rFonts w:ascii="Arial" w:hAnsi="Arial" w:cs="Arial"/>
        </w:rPr>
        <w:t xml:space="preserve">Silvestar Potnik nudi cijenu u iznosu od </w:t>
      </w:r>
      <w:r>
        <w:rPr>
          <w:rFonts w:ascii="Arial" w:hAnsi="Arial" w:cs="Arial"/>
        </w:rPr>
        <w:t>80</w:t>
      </w:r>
      <w:r w:rsidRPr="00F73C80">
        <w:rPr>
          <w:rFonts w:ascii="Arial" w:hAnsi="Arial" w:cs="Arial"/>
        </w:rPr>
        <w:t>7.205</w:t>
      </w:r>
      <w:r w:rsidRPr="00D64760">
        <w:rPr>
          <w:rFonts w:ascii="Arial" w:hAnsi="Arial" w:cs="Arial"/>
        </w:rPr>
        <w:t>,33 kn</w:t>
      </w:r>
    </w:p>
    <w:p w:rsidR="00F73C80" w:rsidP="00F73C80" w:rsidRDefault="00F73C80" w14:paraId="1E3EF540" w14:textId="77777777">
      <w:pPr>
        <w:rPr>
          <w:rFonts w:ascii="Arial" w:hAnsi="Arial" w:cs="Arial"/>
          <w:color w:val="000000"/>
          <w:shd w:val="clear" w:color="auto" w:fill="FFFFFF"/>
        </w:rPr>
      </w:pPr>
    </w:p>
    <w:p w:rsidRPr="00D64760" w:rsidR="004D1B52" w:rsidP="004D1B52" w:rsidRDefault="004D1B52" w14:paraId="44FC466B" w14:textId="663876B4">
      <w:pPr>
        <w:rPr>
          <w:rFonts w:ascii="Arial" w:hAnsi="Arial" w:cs="Arial"/>
        </w:rPr>
      </w:pPr>
      <w:r w:rsidRPr="00D64760">
        <w:rPr>
          <w:rFonts w:ascii="Arial" w:hAnsi="Arial" w:cs="Arial"/>
        </w:rPr>
        <w:t xml:space="preserve">Igor Karnjuš, Zagreb, nudi cijenu u iznosu od </w:t>
      </w:r>
      <w:r>
        <w:rPr>
          <w:rFonts w:ascii="Arial" w:hAnsi="Arial" w:cs="Arial"/>
        </w:rPr>
        <w:t>82</w:t>
      </w:r>
      <w:r w:rsidRPr="00D64760">
        <w:rPr>
          <w:rFonts w:ascii="Arial" w:hAnsi="Arial" w:cs="Arial"/>
        </w:rPr>
        <w:t>7.205,33 kn</w:t>
      </w:r>
    </w:p>
    <w:p w:rsidR="00F73C80" w:rsidP="00F73C80" w:rsidRDefault="00F73C80" w14:paraId="4113EDEC" w14:textId="77777777">
      <w:pPr>
        <w:rPr>
          <w:rFonts w:ascii="Arial" w:hAnsi="Arial" w:cs="Arial"/>
          <w:color w:val="000000"/>
          <w:shd w:val="clear" w:color="auto" w:fill="FFFFFF"/>
        </w:rPr>
      </w:pPr>
    </w:p>
    <w:p w:rsidRPr="00F73C80" w:rsidR="004D1B52" w:rsidP="004D1B52" w:rsidRDefault="004D1B52" w14:paraId="245D516F" w14:textId="3AD2688A">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84</w:t>
      </w:r>
      <w:r w:rsidRPr="00F73C80">
        <w:rPr>
          <w:rFonts w:ascii="Arial" w:hAnsi="Arial" w:cs="Arial"/>
        </w:rPr>
        <w:t>7.205,33 kn</w:t>
      </w:r>
    </w:p>
    <w:p w:rsidR="00F73C80" w:rsidP="00F73C80" w:rsidRDefault="00F73C80" w14:paraId="3B73922C" w14:textId="2223EF1C">
      <w:pPr>
        <w:rPr>
          <w:rFonts w:ascii="Arial" w:hAnsi="Arial" w:cs="Arial"/>
          <w:color w:val="000000"/>
          <w:shd w:val="clear" w:color="auto" w:fill="FFFFFF"/>
        </w:rPr>
      </w:pPr>
    </w:p>
    <w:p w:rsidR="004D1B52" w:rsidP="004D1B52" w:rsidRDefault="004D1B52" w14:paraId="5F1AD367" w14:textId="0659723C">
      <w:pPr>
        <w:rPr>
          <w:rFonts w:ascii="Arial" w:hAnsi="Arial" w:cs="Arial"/>
        </w:rPr>
      </w:pPr>
      <w:r w:rsidRPr="00F73C80">
        <w:rPr>
          <w:rFonts w:ascii="Arial" w:hAnsi="Arial" w:cs="Arial"/>
        </w:rPr>
        <w:t xml:space="preserve">Silvestar Potnik nudi cijenu u iznosu od </w:t>
      </w:r>
      <w:r>
        <w:rPr>
          <w:rFonts w:ascii="Arial" w:hAnsi="Arial" w:cs="Arial"/>
        </w:rPr>
        <w:t>86</w:t>
      </w:r>
      <w:r w:rsidRPr="00F73C80">
        <w:rPr>
          <w:rFonts w:ascii="Arial" w:hAnsi="Arial" w:cs="Arial"/>
        </w:rPr>
        <w:t>7.205</w:t>
      </w:r>
      <w:r w:rsidRPr="00D64760">
        <w:rPr>
          <w:rFonts w:ascii="Arial" w:hAnsi="Arial" w:cs="Arial"/>
        </w:rPr>
        <w:t>,33 kn</w:t>
      </w:r>
    </w:p>
    <w:p w:rsidR="004D1B52" w:rsidP="00F73C80" w:rsidRDefault="004D1B52" w14:paraId="5798DA4A" w14:textId="5E2310DC">
      <w:pPr>
        <w:rPr>
          <w:rFonts w:ascii="Arial" w:hAnsi="Arial" w:cs="Arial"/>
          <w:color w:val="000000"/>
          <w:shd w:val="clear" w:color="auto" w:fill="FFFFFF"/>
        </w:rPr>
      </w:pPr>
    </w:p>
    <w:p w:rsidRPr="00F73C80" w:rsidR="005A55D7" w:rsidP="005A55D7" w:rsidRDefault="005A55D7" w14:paraId="066C3494" w14:textId="0ECE8BD3">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88</w:t>
      </w:r>
      <w:r w:rsidRPr="00F73C80">
        <w:rPr>
          <w:rFonts w:ascii="Arial" w:hAnsi="Arial" w:cs="Arial"/>
        </w:rPr>
        <w:t>7.205,33 kn</w:t>
      </w:r>
    </w:p>
    <w:p w:rsidR="004D1B52" w:rsidP="00F73C80" w:rsidRDefault="004D1B52" w14:paraId="024AA091" w14:textId="27784BFE">
      <w:pPr>
        <w:rPr>
          <w:rFonts w:ascii="Arial" w:hAnsi="Arial" w:cs="Arial"/>
          <w:color w:val="000000"/>
          <w:shd w:val="clear" w:color="auto" w:fill="FFFFFF"/>
        </w:rPr>
      </w:pPr>
    </w:p>
    <w:p w:rsidR="005A55D7" w:rsidP="005A55D7" w:rsidRDefault="005A55D7" w14:paraId="70C01DCA" w14:textId="4A9ADFFC">
      <w:pPr>
        <w:rPr>
          <w:rFonts w:ascii="Arial" w:hAnsi="Arial" w:cs="Arial"/>
        </w:rPr>
      </w:pPr>
      <w:r w:rsidRPr="00F73C80">
        <w:rPr>
          <w:rFonts w:ascii="Arial" w:hAnsi="Arial" w:cs="Arial"/>
        </w:rPr>
        <w:t xml:space="preserve">Silvestar Potnik nudi cijenu u iznosu od </w:t>
      </w:r>
      <w:r>
        <w:rPr>
          <w:rFonts w:ascii="Arial" w:hAnsi="Arial" w:cs="Arial"/>
        </w:rPr>
        <w:t>90</w:t>
      </w:r>
      <w:r w:rsidRPr="00F73C80">
        <w:rPr>
          <w:rFonts w:ascii="Arial" w:hAnsi="Arial" w:cs="Arial"/>
        </w:rPr>
        <w:t>7.205</w:t>
      </w:r>
      <w:r w:rsidRPr="00D64760">
        <w:rPr>
          <w:rFonts w:ascii="Arial" w:hAnsi="Arial" w:cs="Arial"/>
        </w:rPr>
        <w:t>,33 kn</w:t>
      </w:r>
    </w:p>
    <w:p w:rsidR="005A55D7" w:rsidP="00F73C80" w:rsidRDefault="005A55D7" w14:paraId="1258B24D" w14:textId="584C8099">
      <w:pPr>
        <w:rPr>
          <w:rFonts w:ascii="Arial" w:hAnsi="Arial" w:cs="Arial"/>
          <w:color w:val="000000"/>
          <w:shd w:val="clear" w:color="auto" w:fill="FFFFFF"/>
        </w:rPr>
      </w:pPr>
    </w:p>
    <w:p w:rsidRPr="00F73C80" w:rsidR="00E850C4" w:rsidP="00E850C4" w:rsidRDefault="00E850C4" w14:paraId="524D3D50" w14:textId="300C112A">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92</w:t>
      </w:r>
      <w:r w:rsidRPr="00F73C80">
        <w:rPr>
          <w:rFonts w:ascii="Arial" w:hAnsi="Arial" w:cs="Arial"/>
        </w:rPr>
        <w:t>7.205,33 kn</w:t>
      </w:r>
    </w:p>
    <w:p w:rsidR="005A55D7" w:rsidP="00F73C80" w:rsidRDefault="005A55D7" w14:paraId="09EE519D" w14:textId="77777777">
      <w:pPr>
        <w:rPr>
          <w:rFonts w:ascii="Arial" w:hAnsi="Arial" w:cs="Arial"/>
          <w:color w:val="000000"/>
          <w:shd w:val="clear" w:color="auto" w:fill="FFFFFF"/>
        </w:rPr>
      </w:pPr>
    </w:p>
    <w:p w:rsidR="00E850C4" w:rsidP="00E850C4" w:rsidRDefault="00E850C4" w14:paraId="1B2ECC80" w14:textId="19EFC1D4">
      <w:pPr>
        <w:rPr>
          <w:rFonts w:ascii="Arial" w:hAnsi="Arial" w:cs="Arial"/>
        </w:rPr>
      </w:pPr>
      <w:r w:rsidRPr="00F73C80">
        <w:rPr>
          <w:rFonts w:ascii="Arial" w:hAnsi="Arial" w:cs="Arial"/>
        </w:rPr>
        <w:t xml:space="preserve">Silvestar Potnik nudi cijenu u iznosu od </w:t>
      </w:r>
      <w:r>
        <w:rPr>
          <w:rFonts w:ascii="Arial" w:hAnsi="Arial" w:cs="Arial"/>
        </w:rPr>
        <w:t>94</w:t>
      </w:r>
      <w:r w:rsidRPr="00F73C80">
        <w:rPr>
          <w:rFonts w:ascii="Arial" w:hAnsi="Arial" w:cs="Arial"/>
        </w:rPr>
        <w:t>7.205</w:t>
      </w:r>
      <w:r w:rsidRPr="00D64760">
        <w:rPr>
          <w:rFonts w:ascii="Arial" w:hAnsi="Arial" w:cs="Arial"/>
        </w:rPr>
        <w:t>,33 kn</w:t>
      </w:r>
    </w:p>
    <w:p w:rsidRPr="00F73C80" w:rsidR="00524C25" w:rsidP="00524C25" w:rsidRDefault="00524C25" w14:paraId="1570C1CB" w14:textId="202CDD7F">
      <w:pPr>
        <w:rPr>
          <w:rFonts w:ascii="Arial" w:hAnsi="Arial" w:cs="Arial"/>
        </w:rPr>
      </w:pPr>
      <w:r w:rsidRPr="00F73C80">
        <w:rPr>
          <w:rFonts w:ascii="Arial" w:hAnsi="Arial" w:cs="Arial"/>
        </w:rPr>
        <w:lastRenderedPageBreak/>
        <w:t xml:space="preserve">Metro living d.o.o., Zagreb, Ulica Marija Talana 2, OIB: 18836443912 nudi cijenu u iznosu od  </w:t>
      </w:r>
      <w:r>
        <w:rPr>
          <w:rFonts w:ascii="Arial" w:hAnsi="Arial" w:cs="Arial"/>
        </w:rPr>
        <w:t>96</w:t>
      </w:r>
      <w:r w:rsidRPr="00F73C80">
        <w:rPr>
          <w:rFonts w:ascii="Arial" w:hAnsi="Arial" w:cs="Arial"/>
        </w:rPr>
        <w:t>7.205,33 kn</w:t>
      </w:r>
    </w:p>
    <w:p w:rsidR="004D1B52" w:rsidP="00F73C80" w:rsidRDefault="004D1B52" w14:paraId="665E9257" w14:textId="36DC4F51">
      <w:pPr>
        <w:rPr>
          <w:rFonts w:ascii="Arial" w:hAnsi="Arial" w:cs="Arial"/>
          <w:color w:val="000000"/>
          <w:shd w:val="clear" w:color="auto" w:fill="FFFFFF"/>
        </w:rPr>
      </w:pPr>
    </w:p>
    <w:p w:rsidR="00524C25" w:rsidP="00524C25" w:rsidRDefault="00524C25" w14:paraId="65AD134E" w14:textId="15FAA9F2">
      <w:pPr>
        <w:rPr>
          <w:rFonts w:ascii="Arial" w:hAnsi="Arial" w:cs="Arial"/>
        </w:rPr>
      </w:pPr>
      <w:r w:rsidRPr="00F73C80">
        <w:rPr>
          <w:rFonts w:ascii="Arial" w:hAnsi="Arial" w:cs="Arial"/>
        </w:rPr>
        <w:t xml:space="preserve">Silvestar Potnik nudi cijenu u iznosu od </w:t>
      </w:r>
      <w:r>
        <w:rPr>
          <w:rFonts w:ascii="Arial" w:hAnsi="Arial" w:cs="Arial"/>
        </w:rPr>
        <w:t>98</w:t>
      </w:r>
      <w:r w:rsidRPr="00F73C80">
        <w:rPr>
          <w:rFonts w:ascii="Arial" w:hAnsi="Arial" w:cs="Arial"/>
        </w:rPr>
        <w:t>7.205</w:t>
      </w:r>
      <w:r w:rsidRPr="00D64760">
        <w:rPr>
          <w:rFonts w:ascii="Arial" w:hAnsi="Arial" w:cs="Arial"/>
        </w:rPr>
        <w:t>,33 kn</w:t>
      </w:r>
    </w:p>
    <w:p w:rsidR="00524C25" w:rsidP="00F73C80" w:rsidRDefault="00524C25" w14:paraId="3CDBA2B4" w14:textId="28673131">
      <w:pPr>
        <w:rPr>
          <w:rFonts w:ascii="Arial" w:hAnsi="Arial" w:cs="Arial"/>
          <w:color w:val="000000"/>
          <w:shd w:val="clear" w:color="auto" w:fill="FFFFFF"/>
        </w:rPr>
      </w:pPr>
    </w:p>
    <w:p w:rsidR="004D4282" w:rsidP="004D4282" w:rsidRDefault="004D4282" w14:paraId="726D1F36" w14:textId="1C457BD0">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1.00</w:t>
      </w:r>
      <w:r w:rsidRPr="00F73C80">
        <w:rPr>
          <w:rFonts w:ascii="Arial" w:hAnsi="Arial" w:cs="Arial"/>
        </w:rPr>
        <w:t>7.205,33 kn</w:t>
      </w:r>
    </w:p>
    <w:p w:rsidR="00870753" w:rsidP="004D4282" w:rsidRDefault="00870753" w14:paraId="30AB8EB7" w14:textId="4D94B253">
      <w:pPr>
        <w:rPr>
          <w:rFonts w:ascii="Arial" w:hAnsi="Arial" w:cs="Arial"/>
        </w:rPr>
      </w:pPr>
    </w:p>
    <w:p w:rsidR="00870753" w:rsidP="00870753" w:rsidRDefault="00870753" w14:paraId="1FB5803B" w14:textId="7C257CF9">
      <w:pPr>
        <w:rPr>
          <w:rFonts w:ascii="Arial" w:hAnsi="Arial" w:cs="Arial"/>
        </w:rPr>
      </w:pPr>
      <w:r w:rsidRPr="00F73C80">
        <w:rPr>
          <w:rFonts w:ascii="Arial" w:hAnsi="Arial" w:cs="Arial"/>
        </w:rPr>
        <w:t xml:space="preserve">Silvestar Potnik nudi cijenu u iznosu od </w:t>
      </w:r>
      <w:r>
        <w:rPr>
          <w:rFonts w:ascii="Arial" w:hAnsi="Arial" w:cs="Arial"/>
        </w:rPr>
        <w:t>1.027</w:t>
      </w:r>
      <w:r w:rsidRPr="00F73C80">
        <w:rPr>
          <w:rFonts w:ascii="Arial" w:hAnsi="Arial" w:cs="Arial"/>
        </w:rPr>
        <w:t>.205</w:t>
      </w:r>
      <w:r w:rsidRPr="00D64760">
        <w:rPr>
          <w:rFonts w:ascii="Arial" w:hAnsi="Arial" w:cs="Arial"/>
        </w:rPr>
        <w:t>,33 kn</w:t>
      </w:r>
    </w:p>
    <w:p w:rsidRPr="00F73C80" w:rsidR="00870753" w:rsidP="004D4282" w:rsidRDefault="00870753" w14:paraId="5C89F39E" w14:textId="77777777">
      <w:pPr>
        <w:rPr>
          <w:rFonts w:ascii="Arial" w:hAnsi="Arial" w:cs="Arial"/>
        </w:rPr>
      </w:pPr>
    </w:p>
    <w:p w:rsidR="00870753" w:rsidP="00870753" w:rsidRDefault="00870753" w14:paraId="1E620870" w14:textId="5BF362EC">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1.04</w:t>
      </w:r>
      <w:r w:rsidRPr="00F73C80">
        <w:rPr>
          <w:rFonts w:ascii="Arial" w:hAnsi="Arial" w:cs="Arial"/>
        </w:rPr>
        <w:t>7.205,33 kn</w:t>
      </w:r>
    </w:p>
    <w:p w:rsidR="00524C25" w:rsidP="00F73C80" w:rsidRDefault="00524C25" w14:paraId="19D6F2F4" w14:textId="22D78AC8">
      <w:pPr>
        <w:rPr>
          <w:rFonts w:ascii="Arial" w:hAnsi="Arial" w:cs="Arial"/>
          <w:color w:val="000000"/>
          <w:shd w:val="clear" w:color="auto" w:fill="FFFFFF"/>
        </w:rPr>
      </w:pPr>
    </w:p>
    <w:p w:rsidR="00870753" w:rsidP="00870753" w:rsidRDefault="00870753" w14:paraId="0CAEA03E" w14:textId="3CAF7453">
      <w:pPr>
        <w:rPr>
          <w:rFonts w:ascii="Arial" w:hAnsi="Arial" w:cs="Arial"/>
        </w:rPr>
      </w:pPr>
      <w:r w:rsidRPr="00F73C80">
        <w:rPr>
          <w:rFonts w:ascii="Arial" w:hAnsi="Arial" w:cs="Arial"/>
        </w:rPr>
        <w:t xml:space="preserve">Silvestar Potnik nudi cijenu u iznosu od </w:t>
      </w:r>
      <w:r>
        <w:rPr>
          <w:rFonts w:ascii="Arial" w:hAnsi="Arial" w:cs="Arial"/>
        </w:rPr>
        <w:t>1.067</w:t>
      </w:r>
      <w:r w:rsidRPr="00F73C80">
        <w:rPr>
          <w:rFonts w:ascii="Arial" w:hAnsi="Arial" w:cs="Arial"/>
        </w:rPr>
        <w:t>.205</w:t>
      </w:r>
      <w:r w:rsidRPr="00D64760">
        <w:rPr>
          <w:rFonts w:ascii="Arial" w:hAnsi="Arial" w:cs="Arial"/>
        </w:rPr>
        <w:t>,33 kn</w:t>
      </w:r>
    </w:p>
    <w:p w:rsidR="00524C25" w:rsidP="00F73C80" w:rsidRDefault="00524C25" w14:paraId="41F3DBC5" w14:textId="13793194">
      <w:pPr>
        <w:rPr>
          <w:rFonts w:ascii="Arial" w:hAnsi="Arial" w:cs="Arial"/>
          <w:color w:val="000000"/>
          <w:shd w:val="clear" w:color="auto" w:fill="FFFFFF"/>
        </w:rPr>
      </w:pPr>
    </w:p>
    <w:p w:rsidR="00870753" w:rsidP="00870753" w:rsidRDefault="00870753" w14:paraId="251E4672" w14:textId="507F8E9C">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1.08</w:t>
      </w:r>
      <w:r w:rsidRPr="00F73C80">
        <w:rPr>
          <w:rFonts w:ascii="Arial" w:hAnsi="Arial" w:cs="Arial"/>
        </w:rPr>
        <w:t>7.205,33 kn</w:t>
      </w:r>
    </w:p>
    <w:p w:rsidR="00524C25" w:rsidP="00F73C80" w:rsidRDefault="00524C25" w14:paraId="2B6FBFB4" w14:textId="139A5C87">
      <w:pPr>
        <w:rPr>
          <w:rFonts w:ascii="Arial" w:hAnsi="Arial" w:cs="Arial"/>
          <w:color w:val="000000"/>
          <w:shd w:val="clear" w:color="auto" w:fill="FFFFFF"/>
        </w:rPr>
      </w:pPr>
    </w:p>
    <w:p w:rsidR="00870753" w:rsidP="00870753" w:rsidRDefault="00870753" w14:paraId="26853427" w14:textId="46DC7828">
      <w:pPr>
        <w:rPr>
          <w:rFonts w:ascii="Arial" w:hAnsi="Arial" w:cs="Arial"/>
        </w:rPr>
      </w:pPr>
      <w:r w:rsidRPr="00F73C80">
        <w:rPr>
          <w:rFonts w:ascii="Arial" w:hAnsi="Arial" w:cs="Arial"/>
        </w:rPr>
        <w:t xml:space="preserve">Silvestar Potnik nudi cijenu u iznosu od </w:t>
      </w:r>
      <w:r>
        <w:rPr>
          <w:rFonts w:ascii="Arial" w:hAnsi="Arial" w:cs="Arial"/>
        </w:rPr>
        <w:t>1.107</w:t>
      </w:r>
      <w:r w:rsidRPr="00F73C80">
        <w:rPr>
          <w:rFonts w:ascii="Arial" w:hAnsi="Arial" w:cs="Arial"/>
        </w:rPr>
        <w:t>.205</w:t>
      </w:r>
      <w:r w:rsidRPr="00D64760">
        <w:rPr>
          <w:rFonts w:ascii="Arial" w:hAnsi="Arial" w:cs="Arial"/>
        </w:rPr>
        <w:t>,33 kn</w:t>
      </w:r>
    </w:p>
    <w:p w:rsidR="00870753" w:rsidP="00870753" w:rsidRDefault="00870753" w14:paraId="5F2E769C" w14:textId="77777777">
      <w:pPr>
        <w:rPr>
          <w:rFonts w:ascii="Arial" w:hAnsi="Arial" w:cs="Arial"/>
          <w:color w:val="000000"/>
          <w:shd w:val="clear" w:color="auto" w:fill="FFFFFF"/>
        </w:rPr>
      </w:pPr>
    </w:p>
    <w:p w:rsidR="00EA46FE" w:rsidP="00EA46FE" w:rsidRDefault="00EA46FE" w14:paraId="13EF0F90" w14:textId="5CA4B0A7">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1.12</w:t>
      </w:r>
      <w:r w:rsidRPr="00F73C80">
        <w:rPr>
          <w:rFonts w:ascii="Arial" w:hAnsi="Arial" w:cs="Arial"/>
        </w:rPr>
        <w:t>7.205,33 kn</w:t>
      </w:r>
    </w:p>
    <w:p w:rsidR="00870753" w:rsidP="00F73C80" w:rsidRDefault="00870753" w14:paraId="23DC6AA1" w14:textId="77777777">
      <w:pPr>
        <w:rPr>
          <w:rFonts w:ascii="Arial" w:hAnsi="Arial" w:cs="Arial"/>
          <w:color w:val="000000"/>
          <w:shd w:val="clear" w:color="auto" w:fill="FFFFFF"/>
        </w:rPr>
      </w:pPr>
    </w:p>
    <w:p w:rsidR="00EA46FE" w:rsidP="00EA46FE" w:rsidRDefault="00EA46FE" w14:paraId="26E49A92" w14:textId="078E268B">
      <w:pPr>
        <w:rPr>
          <w:rFonts w:ascii="Arial" w:hAnsi="Arial" w:cs="Arial"/>
        </w:rPr>
      </w:pPr>
      <w:r w:rsidRPr="00F73C80">
        <w:rPr>
          <w:rFonts w:ascii="Arial" w:hAnsi="Arial" w:cs="Arial"/>
        </w:rPr>
        <w:t xml:space="preserve">Silvestar Potnik nudi cijenu u iznosu od </w:t>
      </w:r>
      <w:r>
        <w:rPr>
          <w:rFonts w:ascii="Arial" w:hAnsi="Arial" w:cs="Arial"/>
        </w:rPr>
        <w:t>1.147</w:t>
      </w:r>
      <w:r w:rsidRPr="00F73C80">
        <w:rPr>
          <w:rFonts w:ascii="Arial" w:hAnsi="Arial" w:cs="Arial"/>
        </w:rPr>
        <w:t>.205</w:t>
      </w:r>
      <w:r w:rsidRPr="00D64760">
        <w:rPr>
          <w:rFonts w:ascii="Arial" w:hAnsi="Arial" w:cs="Arial"/>
        </w:rPr>
        <w:t>,33 kn</w:t>
      </w:r>
    </w:p>
    <w:p w:rsidR="00524C25" w:rsidP="00F73C80" w:rsidRDefault="00524C25" w14:paraId="1360D8B4" w14:textId="2BC351DE">
      <w:pPr>
        <w:rPr>
          <w:rFonts w:ascii="Arial" w:hAnsi="Arial" w:cs="Arial"/>
          <w:color w:val="000000"/>
          <w:shd w:val="clear" w:color="auto" w:fill="FFFFFF"/>
        </w:rPr>
      </w:pPr>
    </w:p>
    <w:p w:rsidR="00EA46FE" w:rsidP="00EA46FE" w:rsidRDefault="00EA46FE" w14:paraId="059D07DA" w14:textId="08C61EC6">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1.16</w:t>
      </w:r>
      <w:r w:rsidRPr="00F73C80">
        <w:rPr>
          <w:rFonts w:ascii="Arial" w:hAnsi="Arial" w:cs="Arial"/>
        </w:rPr>
        <w:t>7.205,33 kn</w:t>
      </w:r>
    </w:p>
    <w:p w:rsidR="00EA46FE" w:rsidP="00F73C80" w:rsidRDefault="00EA46FE" w14:paraId="7F287D53" w14:textId="2E971C92">
      <w:pPr>
        <w:rPr>
          <w:rFonts w:ascii="Arial" w:hAnsi="Arial" w:cs="Arial"/>
          <w:color w:val="000000"/>
          <w:shd w:val="clear" w:color="auto" w:fill="FFFFFF"/>
        </w:rPr>
      </w:pPr>
    </w:p>
    <w:p w:rsidR="00EA46FE" w:rsidP="00F73C80" w:rsidRDefault="00EA1752" w14:paraId="762FE2C1" w14:textId="6CA2BFFB">
      <w:pPr>
        <w:rPr>
          <w:rFonts w:ascii="Arial" w:hAnsi="Arial" w:cs="Arial"/>
          <w:color w:val="000000"/>
          <w:shd w:val="clear" w:color="auto" w:fill="FFFFFF"/>
        </w:rPr>
      </w:pPr>
      <w:r w:rsidRPr="00F73C80">
        <w:rPr>
          <w:rFonts w:ascii="Arial" w:hAnsi="Arial" w:cs="Arial"/>
        </w:rPr>
        <w:t xml:space="preserve">Silvestar Potnik nudi cijenu u iznosu od </w:t>
      </w:r>
      <w:r>
        <w:rPr>
          <w:rFonts w:ascii="Arial" w:hAnsi="Arial" w:cs="Arial"/>
        </w:rPr>
        <w:t>1.187</w:t>
      </w:r>
      <w:r w:rsidRPr="00F73C80">
        <w:rPr>
          <w:rFonts w:ascii="Arial" w:hAnsi="Arial" w:cs="Arial"/>
        </w:rPr>
        <w:t>.205</w:t>
      </w:r>
      <w:r w:rsidRPr="00D64760">
        <w:rPr>
          <w:rFonts w:ascii="Arial" w:hAnsi="Arial" w:cs="Arial"/>
        </w:rPr>
        <w:t>,33 kn</w:t>
      </w:r>
    </w:p>
    <w:p w:rsidR="00EA46FE" w:rsidP="00F73C80" w:rsidRDefault="00EA46FE" w14:paraId="5994F326" w14:textId="0835514E">
      <w:pPr>
        <w:rPr>
          <w:rFonts w:ascii="Arial" w:hAnsi="Arial" w:cs="Arial"/>
          <w:color w:val="000000"/>
          <w:shd w:val="clear" w:color="auto" w:fill="FFFFFF"/>
        </w:rPr>
      </w:pPr>
    </w:p>
    <w:p w:rsidR="00EA1752" w:rsidP="00EA1752" w:rsidRDefault="00EA1752" w14:paraId="4A35CC7B" w14:textId="47A65636">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1.20</w:t>
      </w:r>
      <w:r w:rsidRPr="00F73C80">
        <w:rPr>
          <w:rFonts w:ascii="Arial" w:hAnsi="Arial" w:cs="Arial"/>
        </w:rPr>
        <w:t>7.205,33 kn</w:t>
      </w:r>
    </w:p>
    <w:p w:rsidR="00EA46FE" w:rsidP="00F73C80" w:rsidRDefault="00EA46FE" w14:paraId="007CC08E" w14:textId="77777777">
      <w:pPr>
        <w:rPr>
          <w:rFonts w:ascii="Arial" w:hAnsi="Arial" w:cs="Arial"/>
          <w:color w:val="000000"/>
          <w:shd w:val="clear" w:color="auto" w:fill="FFFFFF"/>
        </w:rPr>
      </w:pPr>
    </w:p>
    <w:p w:rsidR="007D2DAD" w:rsidP="007D2DAD" w:rsidRDefault="007D2DAD" w14:paraId="583559B5" w14:textId="3670C613">
      <w:pPr>
        <w:rPr>
          <w:rFonts w:ascii="Arial" w:hAnsi="Arial" w:cs="Arial"/>
          <w:color w:val="000000"/>
          <w:shd w:val="clear" w:color="auto" w:fill="FFFFFF"/>
        </w:rPr>
      </w:pPr>
      <w:r w:rsidRPr="00F73C80">
        <w:rPr>
          <w:rFonts w:ascii="Arial" w:hAnsi="Arial" w:cs="Arial"/>
        </w:rPr>
        <w:t xml:space="preserve">Silvestar Potnik nudi cijenu u iznosu od </w:t>
      </w:r>
      <w:r>
        <w:rPr>
          <w:rFonts w:ascii="Arial" w:hAnsi="Arial" w:cs="Arial"/>
        </w:rPr>
        <w:t>1.227</w:t>
      </w:r>
      <w:r w:rsidRPr="00F73C80">
        <w:rPr>
          <w:rFonts w:ascii="Arial" w:hAnsi="Arial" w:cs="Arial"/>
        </w:rPr>
        <w:t>.205</w:t>
      </w:r>
      <w:r w:rsidRPr="00D64760">
        <w:rPr>
          <w:rFonts w:ascii="Arial" w:hAnsi="Arial" w:cs="Arial"/>
        </w:rPr>
        <w:t>,33 kn</w:t>
      </w:r>
    </w:p>
    <w:p w:rsidR="007D2DAD" w:rsidP="007D2DAD" w:rsidRDefault="007D2DAD" w14:paraId="11BF5561" w14:textId="77777777">
      <w:pPr>
        <w:rPr>
          <w:rFonts w:ascii="Arial" w:hAnsi="Arial" w:cs="Arial"/>
          <w:color w:val="000000"/>
          <w:shd w:val="clear" w:color="auto" w:fill="FFFFFF"/>
        </w:rPr>
      </w:pPr>
    </w:p>
    <w:p w:rsidR="007D2DAD" w:rsidP="007D2DAD" w:rsidRDefault="007D2DAD" w14:paraId="67B56572" w14:textId="7D2F5CEA">
      <w:pPr>
        <w:rPr>
          <w:rFonts w:ascii="Arial" w:hAnsi="Arial" w:cs="Arial"/>
        </w:rPr>
      </w:pPr>
      <w:r w:rsidRPr="00F73C80">
        <w:rPr>
          <w:rFonts w:ascii="Arial" w:hAnsi="Arial" w:cs="Arial"/>
        </w:rPr>
        <w:t xml:space="preserve">Metro living d.o.o., Zagreb, Ulica Marija Talana 2, OIB: 18836443912 nudi cijenu u iznosu od  </w:t>
      </w:r>
      <w:r>
        <w:rPr>
          <w:rFonts w:ascii="Arial" w:hAnsi="Arial" w:cs="Arial"/>
        </w:rPr>
        <w:t>1.24</w:t>
      </w:r>
      <w:r w:rsidRPr="00F73C80">
        <w:rPr>
          <w:rFonts w:ascii="Arial" w:hAnsi="Arial" w:cs="Arial"/>
        </w:rPr>
        <w:t>7.205,33 kn</w:t>
      </w:r>
    </w:p>
    <w:p w:rsidR="00F73C80" w:rsidP="00F73C80" w:rsidRDefault="00F73C80" w14:paraId="2A22295A" w14:textId="606263D1">
      <w:pPr>
        <w:rPr>
          <w:rFonts w:ascii="Arial" w:hAnsi="Arial" w:cs="Arial"/>
          <w:color w:val="000000"/>
          <w:shd w:val="clear" w:color="auto" w:fill="FFFFFF"/>
        </w:rPr>
      </w:pPr>
    </w:p>
    <w:p w:rsidR="00EA1752" w:rsidP="00F73C80" w:rsidRDefault="00EA1752" w14:paraId="399C2085" w14:textId="64276BD3">
      <w:pPr>
        <w:rPr>
          <w:rFonts w:ascii="Arial" w:hAnsi="Arial" w:cs="Arial"/>
          <w:color w:val="000000"/>
          <w:shd w:val="clear" w:color="auto" w:fill="FFFFFF"/>
        </w:rPr>
      </w:pPr>
    </w:p>
    <w:p w:rsidRPr="00692B83" w:rsidR="00692B83" w:rsidP="00692B83" w:rsidRDefault="00692B83" w14:paraId="1AE17344" w14:textId="6287DEEE">
      <w:pPr>
        <w:jc w:val="both"/>
        <w:outlineLvl w:val="0"/>
        <w:rPr>
          <w:rFonts w:ascii="Arial" w:hAnsi="Arial" w:cs="Arial"/>
        </w:rPr>
      </w:pPr>
      <w:r w:rsidRPr="00692B83">
        <w:rPr>
          <w:rFonts w:ascii="Arial" w:hAnsi="Arial" w:cs="Arial"/>
        </w:rPr>
        <w:t>Budući da je dana najviša ponuda to sud određuje, sukladno odredbi čl. 103. st. 2. Ovršnog zakona, pauzu od 10 minuta (koja počinje u 11,00 sati) nakon koje će javnu dražbu zaključiti nakon neposredno najpovoljnije ponude, te se isti upućuju izvan sudnice.</w:t>
      </w:r>
    </w:p>
    <w:p w:rsidRPr="00215A78" w:rsidR="00692B83" w:rsidP="00692B83" w:rsidRDefault="00692B83" w14:paraId="560FC660" w14:textId="77777777">
      <w:pPr>
        <w:jc w:val="both"/>
        <w:outlineLvl w:val="0"/>
        <w:rPr>
          <w:rFonts w:ascii="Arial" w:hAnsi="Arial" w:cs="Arial"/>
          <w:color w:val="FF0000"/>
        </w:rPr>
      </w:pPr>
    </w:p>
    <w:p w:rsidRPr="00224E65" w:rsidR="00692B83" w:rsidP="00692B83" w:rsidRDefault="00692B83" w14:paraId="363A4670" w14:textId="08402371">
      <w:pPr>
        <w:jc w:val="both"/>
        <w:outlineLvl w:val="0"/>
        <w:rPr>
          <w:rFonts w:ascii="Arial" w:hAnsi="Arial" w:cs="Arial"/>
        </w:rPr>
      </w:pPr>
      <w:r w:rsidRPr="00224E65">
        <w:rPr>
          <w:rFonts w:ascii="Arial" w:hAnsi="Arial" w:cs="Arial"/>
        </w:rPr>
        <w:t>Nakon proteka od 10 minuta, u 11,</w:t>
      </w:r>
      <w:r w:rsidRPr="00224E65" w:rsidR="00A65E25">
        <w:rPr>
          <w:rFonts w:ascii="Arial" w:hAnsi="Arial" w:cs="Arial"/>
        </w:rPr>
        <w:t>10</w:t>
      </w:r>
      <w:r w:rsidRPr="00224E65">
        <w:rPr>
          <w:rFonts w:ascii="Arial" w:hAnsi="Arial" w:cs="Arial"/>
        </w:rPr>
        <w:t xml:space="preserve"> sati ponovno pristupaju stranke i ponuditelji te na upit suda ima li daljnjih ponuda</w:t>
      </w:r>
    </w:p>
    <w:p w:rsidR="00EA1752" w:rsidP="00F73C80" w:rsidRDefault="00EA1752" w14:paraId="57605A56" w14:textId="77777777">
      <w:pPr>
        <w:rPr>
          <w:rFonts w:ascii="Arial" w:hAnsi="Arial" w:cs="Arial"/>
          <w:color w:val="000000"/>
          <w:shd w:val="clear" w:color="auto" w:fill="FFFFFF"/>
        </w:rPr>
      </w:pPr>
    </w:p>
    <w:p w:rsidR="00EA1752" w:rsidP="00F73C80" w:rsidRDefault="00EA1752" w14:paraId="10382C70" w14:textId="03FE0B15">
      <w:pPr>
        <w:rPr>
          <w:rFonts w:ascii="Arial" w:hAnsi="Arial" w:cs="Arial"/>
          <w:color w:val="000000"/>
          <w:shd w:val="clear" w:color="auto" w:fill="FFFFFF"/>
        </w:rPr>
      </w:pPr>
    </w:p>
    <w:p w:rsidR="00EA1752" w:rsidP="00F73C80" w:rsidRDefault="00EA1752" w14:paraId="43FBE884" w14:textId="77777777">
      <w:pPr>
        <w:rPr>
          <w:rFonts w:ascii="Arial" w:hAnsi="Arial" w:cs="Arial"/>
          <w:color w:val="000000"/>
          <w:shd w:val="clear" w:color="auto" w:fill="FFFFFF"/>
        </w:rPr>
      </w:pPr>
    </w:p>
    <w:p w:rsidRPr="00224E65" w:rsidR="00224E65" w:rsidP="00224E65" w:rsidRDefault="00F73C80" w14:paraId="58362B84" w14:textId="5E40D202">
      <w:pPr>
        <w:rPr>
          <w:rFonts w:ascii="Arial" w:hAnsi="Arial" w:cs="Arial"/>
        </w:rPr>
      </w:pPr>
      <w:r w:rsidRPr="00224E65">
        <w:rPr>
          <w:rFonts w:ascii="Arial" w:hAnsi="Arial" w:cs="Arial"/>
          <w:shd w:val="clear" w:color="auto" w:fill="FFFFFF"/>
        </w:rPr>
        <w:t>ABC GRUPA d.o.o., OIB: 12275261981, Maršala Tita 34, Nedelišće</w:t>
      </w:r>
      <w:r w:rsidRPr="00224E65" w:rsidR="00224E65">
        <w:rPr>
          <w:rFonts w:ascii="Arial" w:hAnsi="Arial" w:cs="Arial"/>
        </w:rPr>
        <w:t xml:space="preserve"> nudi cijenu u iznosu od  1.267.205,33 kn</w:t>
      </w:r>
    </w:p>
    <w:p w:rsidRPr="00215A78" w:rsidR="00B235C0" w:rsidP="00621B18" w:rsidRDefault="00B235C0" w14:paraId="7DFFCF0A" w14:textId="02DBB36B">
      <w:pPr>
        <w:jc w:val="both"/>
        <w:rPr>
          <w:rFonts w:ascii="Arial" w:hAnsi="Arial" w:cs="Arial"/>
        </w:rPr>
      </w:pPr>
    </w:p>
    <w:p w:rsidRPr="00215A78" w:rsidR="00D64950" w:rsidP="00D64950" w:rsidRDefault="00912DC9" w14:paraId="4498B420" w14:textId="7BD34500">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224E65" w:rsidR="00BB3FE4">
        <w:rPr>
          <w:rFonts w:ascii="Arial" w:hAnsi="Arial" w:cs="Arial"/>
          <w:color w:val="000000"/>
          <w:shd w:val="clear" w:color="auto" w:fill="FFFFFF"/>
        </w:rPr>
        <w:t>Nedelišće</w:t>
      </w:r>
      <w:r w:rsidRPr="00224E65" w:rsidR="00BB3FE4">
        <w:rPr>
          <w:rFonts w:ascii="Arial" w:hAnsi="Arial" w:cs="Arial"/>
        </w:rPr>
        <w:t xml:space="preserve"> </w:t>
      </w:r>
      <w:r w:rsidRPr="00224E65" w:rsidR="00D64950">
        <w:rPr>
          <w:rFonts w:ascii="Arial" w:hAnsi="Arial" w:cs="Arial"/>
        </w:rPr>
        <w:t xml:space="preserve">ostaje kod ponuđene cijene od </w:t>
      </w:r>
      <w:r w:rsidRPr="00224E65" w:rsidR="00224E65">
        <w:rPr>
          <w:rFonts w:ascii="Arial" w:hAnsi="Arial" w:cs="Arial"/>
        </w:rPr>
        <w:t xml:space="preserve">1.267.205,33 </w:t>
      </w:r>
      <w:r w:rsidRPr="00224E65" w:rsidR="00D64950">
        <w:rPr>
          <w:rFonts w:ascii="Arial" w:hAnsi="Arial" w:cs="Arial"/>
        </w:rPr>
        <w:t>kn.</w:t>
      </w:r>
    </w:p>
    <w:p w:rsidRPr="00215A78" w:rsidR="00B235C0" w:rsidP="00621B18" w:rsidRDefault="00B235C0" w14:paraId="52507DF8" w14:textId="3142FE2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008E5781" w:rsidP="008E5781" w:rsidRDefault="008E5781" w14:paraId="3C934278" w14:textId="77777777">
      <w:pPr>
        <w:ind w:firstLine="708"/>
        <w:jc w:val="both"/>
        <w:rPr>
          <w:rFonts w:ascii="Arial" w:hAnsi="Arial" w:cs="Arial"/>
          <w:color w:val="FF0000"/>
        </w:rPr>
      </w:pPr>
    </w:p>
    <w:p w:rsidRPr="00224E65" w:rsidR="008E5781" w:rsidP="008E5781" w:rsidRDefault="008E5781" w14:paraId="7869C0F8" w14:textId="77777777">
      <w:pPr>
        <w:jc w:val="both"/>
        <w:rPr>
          <w:rFonts w:ascii="Arial" w:hAnsi="Arial" w:cs="Arial"/>
        </w:rPr>
      </w:pPr>
      <w:r w:rsidRPr="00224E65">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224E65" w:rsidR="00912DC9" w:rsidP="00912DC9" w:rsidRDefault="00912DC9" w14:paraId="0F21EEE1" w14:textId="77777777">
      <w:pPr>
        <w:ind w:firstLine="708"/>
        <w:jc w:val="both"/>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3960A2" w14:paraId="37E9FBAF" w14:textId="78CF982C">
      <w:pPr>
        <w:jc w:val="center"/>
        <w:outlineLvl w:val="0"/>
        <w:rPr>
          <w:rFonts w:ascii="Arial" w:hAnsi="Arial" w:cs="Arial"/>
        </w:rPr>
      </w:pPr>
      <w:r w:rsidRPr="00E130FF">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5E2DB5" w:rsidRDefault="00686101" w14:paraId="57CE650A" w14:textId="289481D7">
      <w:pPr>
        <w:spacing w:line="269" w:lineRule="auto"/>
        <w:jc w:val="both"/>
        <w:rPr>
          <w:rFonts w:ascii="Arial" w:hAnsi="Arial" w:cs="Arial"/>
        </w:rPr>
      </w:pPr>
      <w:r w:rsidRPr="00215A78">
        <w:rPr>
          <w:rFonts w:ascii="Arial" w:hAnsi="Arial" w:cs="Arial"/>
        </w:rPr>
        <w:t xml:space="preserve">Utvrđuje se </w:t>
      </w:r>
      <w:r w:rsidRPr="00E130FF">
        <w:rPr>
          <w:rFonts w:ascii="Arial" w:hAnsi="Arial" w:cs="Arial"/>
        </w:rPr>
        <w:t xml:space="preserve">da </w:t>
      </w:r>
      <w:r w:rsidRPr="00E130FF" w:rsidR="0092098C">
        <w:rPr>
          <w:rFonts w:ascii="Arial" w:hAnsi="Arial" w:cs="Arial"/>
        </w:rPr>
        <w:t xml:space="preserve"> je ponuditelj </w:t>
      </w:r>
      <w:r w:rsidRPr="00E130FF" w:rsidR="00224E65">
        <w:rPr>
          <w:rFonts w:ascii="Arial" w:hAnsi="Arial" w:cs="Arial"/>
          <w:color w:val="000000"/>
          <w:shd w:val="clear" w:color="auto" w:fill="FFFFFF"/>
        </w:rPr>
        <w:t>ABC GRUPA d.o.o., OIB: 12275261981, Maršala Tita 34, Nedelišće</w:t>
      </w:r>
      <w:r w:rsidRPr="00E130FF" w:rsidR="00224E65">
        <w:rPr>
          <w:rFonts w:ascii="Arial" w:hAnsi="Arial" w:cs="Arial"/>
        </w:rPr>
        <w:t xml:space="preserve"> </w:t>
      </w:r>
      <w:r w:rsidRPr="00E130FF" w:rsidR="0092098C">
        <w:rPr>
          <w:rFonts w:ascii="Arial" w:hAnsi="Arial" w:cs="Arial"/>
        </w:rPr>
        <w:t xml:space="preserve">ponudio najveću cijenu  za nekretninu stečajnog dužnika upisanu u </w:t>
      </w:r>
      <w:r w:rsidRPr="00E130FF">
        <w:rPr>
          <w:rFonts w:ascii="Arial" w:hAnsi="Arial" w:cs="Arial"/>
        </w:rPr>
        <w:t>nekretnina u vlasništvu stečajnog</w:t>
      </w:r>
      <w:r w:rsidRPr="005E2DB5">
        <w:rPr>
          <w:rFonts w:ascii="Arial" w:hAnsi="Arial" w:cs="Arial"/>
        </w:rPr>
        <w:t xml:space="preserve"> dužnika upisana u </w:t>
      </w:r>
      <w:r w:rsidRPr="005E2DB5" w:rsidR="00AF60D5">
        <w:rPr>
          <w:rFonts w:ascii="Arial" w:hAnsi="Arial" w:cs="Arial"/>
        </w:rPr>
        <w:t xml:space="preserve">zemljišnim knjigama </w:t>
      </w:r>
      <w:r w:rsidRPr="005E2DB5" w:rsidR="005E2DB5">
        <w:rPr>
          <w:rFonts w:ascii="Arial" w:hAnsi="Arial" w:cs="Arial"/>
        </w:rPr>
        <w:t>Općinskog suda u Novom Zagrebu, zemljišnoknjižni odjel Novi Zagreb, zk. ul. br. 50179, k.o. Blato Novo, k.č.br. 1430/2  stambena zgrada br. 6c i dvorište Karlovačka cesta, površine 554 m2  (stambena zgrada br. 6C, Karlovačka cesta površine 191 m2, dvorište  363 m2) ukupno površine 554 m2 i to:  3. Suvlasnički dio: 1284/10000 ETAŽNO VLASNIŠTVO (E-2)   u prizemlju, stan oznake K2 sadržaja: predprostor 1, dnevni boravak i blagovanje, kuhinja, predprostor 2, kupaonica, soba 1, soba 2, ukupne površine 67,05 m 2 s balkonom površine 8,45 m 2, sveukupne površine 75,50 m 2, neodvojivo povezano s vlasništvom vanjskog parkirališnog mjesta oznake P2 površine 12,00 m 2, uz istodobno pravno sjedinjenje zemljišta i zgrade, u planu posebnih dijelova označeno vertikalno šrafirano zelenom punom linijom</w:t>
      </w:r>
      <w:r w:rsidRPr="005E2DB5">
        <w:rPr>
          <w:rFonts w:ascii="Arial" w:hAnsi="Arial" w:cs="Arial"/>
        </w:rPr>
        <w:t xml:space="preserve">, </w:t>
      </w:r>
      <w:r w:rsidRPr="00215A78" w:rsidR="00F373D0">
        <w:rPr>
          <w:rFonts w:ascii="Arial" w:hAnsi="Arial" w:cs="Arial"/>
        </w:rPr>
        <w:t>te da je ispunio uvjete da mu se dosudi predmetna nekretnina.</w:t>
      </w:r>
    </w:p>
    <w:p w:rsidR="00E130FF" w:rsidP="00827110" w:rsidRDefault="00E130FF" w14:paraId="5B9C27E8" w14:textId="77777777">
      <w:pPr>
        <w:ind w:firstLine="708"/>
        <w:jc w:val="both"/>
        <w:rPr>
          <w:rFonts w:ascii="Arial" w:hAnsi="Arial" w:cs="Arial"/>
        </w:rPr>
      </w:pPr>
    </w:p>
    <w:p w:rsidRPr="00215A78" w:rsidR="00827110" w:rsidP="00827110" w:rsidRDefault="00827110" w14:paraId="796C2552" w14:textId="4F35BCE3">
      <w:pPr>
        <w:ind w:firstLine="708"/>
        <w:jc w:val="both"/>
        <w:rPr>
          <w:rFonts w:ascii="Arial" w:hAnsi="Arial" w:cs="Arial"/>
        </w:rPr>
      </w:pPr>
      <w:r w:rsidRPr="00215A78">
        <w:rPr>
          <w:rFonts w:ascii="Arial" w:hAnsi="Arial" w:cs="Arial"/>
        </w:rPr>
        <w:lastRenderedPageBreak/>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66640756">
      <w:pPr>
        <w:jc w:val="center"/>
        <w:rPr>
          <w:rFonts w:ascii="Arial" w:hAnsi="Arial" w:cs="Arial"/>
        </w:rPr>
      </w:pPr>
      <w:r w:rsidRPr="00215A78">
        <w:rPr>
          <w:rFonts w:ascii="Arial" w:hAnsi="Arial" w:cs="Arial"/>
        </w:rPr>
        <w:t xml:space="preserve">Dovršeno </w:t>
      </w:r>
      <w:r w:rsidRPr="00E130FF">
        <w:rPr>
          <w:rFonts w:ascii="Arial" w:hAnsi="Arial" w:cs="Arial"/>
        </w:rPr>
        <w:t xml:space="preserve">u </w:t>
      </w:r>
      <w:r w:rsidRPr="00E130FF" w:rsidR="00E130FF">
        <w:rPr>
          <w:rFonts w:ascii="Arial" w:hAnsi="Arial" w:cs="Arial"/>
        </w:rPr>
        <w:t>11:11</w:t>
      </w:r>
      <w:r w:rsidRPr="00E130FF" w:rsidR="00621B18">
        <w:rPr>
          <w:rFonts w:ascii="Arial" w:hAnsi="Arial" w:cs="Arial"/>
        </w:rPr>
        <w:t xml:space="preserve"> </w:t>
      </w:r>
      <w:r w:rsidRPr="00E130FF" w:rsidR="00E70626">
        <w:rPr>
          <w:rFonts w:ascii="Arial" w:hAnsi="Arial" w:cs="Arial"/>
        </w:rPr>
        <w:t>sati</w:t>
      </w:r>
      <w:r w:rsidRPr="00215A78" w:rsidR="00E70626">
        <w:rPr>
          <w:rFonts w:ascii="Arial" w:hAnsi="Arial" w:cs="Arial"/>
        </w:rPr>
        <w:t>.</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1ABD710C">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9B5965">
      <w:rPr>
        <w:rFonts w:ascii="Arial" w:hAnsi="Arial" w:cs="Arial"/>
        <w:noProof/>
      </w:rPr>
      <w:t>7</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CE1F00">
      <w:rPr>
        <w:rFonts w:ascii="Arial" w:hAnsi="Arial" w:cs="Arial"/>
      </w:rPr>
      <w:t>966</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44BF"/>
    <w:rsid w:val="00077105"/>
    <w:rsid w:val="000A2DEC"/>
    <w:rsid w:val="000A4431"/>
    <w:rsid w:val="000A6890"/>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78F0"/>
    <w:rsid w:val="001A151B"/>
    <w:rsid w:val="001B12A5"/>
    <w:rsid w:val="001C0956"/>
    <w:rsid w:val="001E6CC4"/>
    <w:rsid w:val="001F2308"/>
    <w:rsid w:val="001F4DEF"/>
    <w:rsid w:val="0020030D"/>
    <w:rsid w:val="002010FD"/>
    <w:rsid w:val="00215A78"/>
    <w:rsid w:val="00224E65"/>
    <w:rsid w:val="00242F24"/>
    <w:rsid w:val="00265676"/>
    <w:rsid w:val="00270FB4"/>
    <w:rsid w:val="00273D3E"/>
    <w:rsid w:val="002752EA"/>
    <w:rsid w:val="002950DF"/>
    <w:rsid w:val="002A7AC4"/>
    <w:rsid w:val="002B0D8C"/>
    <w:rsid w:val="002C00E1"/>
    <w:rsid w:val="002C1CE6"/>
    <w:rsid w:val="002C6516"/>
    <w:rsid w:val="002C73E2"/>
    <w:rsid w:val="002D1415"/>
    <w:rsid w:val="002E1A0E"/>
    <w:rsid w:val="002E591A"/>
    <w:rsid w:val="002E7B7F"/>
    <w:rsid w:val="002E7EDC"/>
    <w:rsid w:val="002F0FDA"/>
    <w:rsid w:val="002F541D"/>
    <w:rsid w:val="0031389E"/>
    <w:rsid w:val="00314D40"/>
    <w:rsid w:val="00322F2F"/>
    <w:rsid w:val="003250A2"/>
    <w:rsid w:val="00340E42"/>
    <w:rsid w:val="00351757"/>
    <w:rsid w:val="00364377"/>
    <w:rsid w:val="00387760"/>
    <w:rsid w:val="003926D6"/>
    <w:rsid w:val="003960A2"/>
    <w:rsid w:val="003A2C96"/>
    <w:rsid w:val="003B2211"/>
    <w:rsid w:val="003B4007"/>
    <w:rsid w:val="003C2A47"/>
    <w:rsid w:val="003C2F00"/>
    <w:rsid w:val="003C5713"/>
    <w:rsid w:val="003E07EE"/>
    <w:rsid w:val="003E1F51"/>
    <w:rsid w:val="00420547"/>
    <w:rsid w:val="00442544"/>
    <w:rsid w:val="00460079"/>
    <w:rsid w:val="004760F7"/>
    <w:rsid w:val="004846B7"/>
    <w:rsid w:val="00484861"/>
    <w:rsid w:val="00496D71"/>
    <w:rsid w:val="004B5EBE"/>
    <w:rsid w:val="004B6313"/>
    <w:rsid w:val="004D1B52"/>
    <w:rsid w:val="004D4282"/>
    <w:rsid w:val="004E5469"/>
    <w:rsid w:val="004E690D"/>
    <w:rsid w:val="004E7512"/>
    <w:rsid w:val="0050498A"/>
    <w:rsid w:val="00512BEE"/>
    <w:rsid w:val="00514D84"/>
    <w:rsid w:val="00522426"/>
    <w:rsid w:val="00524C25"/>
    <w:rsid w:val="00530FCE"/>
    <w:rsid w:val="00536A12"/>
    <w:rsid w:val="005405AB"/>
    <w:rsid w:val="005437F7"/>
    <w:rsid w:val="0055239B"/>
    <w:rsid w:val="00553ECE"/>
    <w:rsid w:val="00554268"/>
    <w:rsid w:val="00555271"/>
    <w:rsid w:val="00561CF4"/>
    <w:rsid w:val="00563E7B"/>
    <w:rsid w:val="00574B61"/>
    <w:rsid w:val="00581CAF"/>
    <w:rsid w:val="00584C65"/>
    <w:rsid w:val="00585756"/>
    <w:rsid w:val="005A55D7"/>
    <w:rsid w:val="005A7C57"/>
    <w:rsid w:val="005B3B68"/>
    <w:rsid w:val="005C15B6"/>
    <w:rsid w:val="005C266E"/>
    <w:rsid w:val="005C4E25"/>
    <w:rsid w:val="005D04DB"/>
    <w:rsid w:val="005D701D"/>
    <w:rsid w:val="005E18EB"/>
    <w:rsid w:val="005E2DB5"/>
    <w:rsid w:val="006029A5"/>
    <w:rsid w:val="006033B1"/>
    <w:rsid w:val="00606B0C"/>
    <w:rsid w:val="00606C26"/>
    <w:rsid w:val="00611E92"/>
    <w:rsid w:val="00614BF7"/>
    <w:rsid w:val="00620611"/>
    <w:rsid w:val="00621B18"/>
    <w:rsid w:val="00630E9D"/>
    <w:rsid w:val="00634403"/>
    <w:rsid w:val="0063581B"/>
    <w:rsid w:val="0063623F"/>
    <w:rsid w:val="00641437"/>
    <w:rsid w:val="00660565"/>
    <w:rsid w:val="00670BAE"/>
    <w:rsid w:val="00686101"/>
    <w:rsid w:val="00692B83"/>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67E9C"/>
    <w:rsid w:val="00794FB0"/>
    <w:rsid w:val="007A6843"/>
    <w:rsid w:val="007B208B"/>
    <w:rsid w:val="007B3F07"/>
    <w:rsid w:val="007B4446"/>
    <w:rsid w:val="007C44A3"/>
    <w:rsid w:val="007C486B"/>
    <w:rsid w:val="007D2DAD"/>
    <w:rsid w:val="007E39A7"/>
    <w:rsid w:val="00803D10"/>
    <w:rsid w:val="00807A79"/>
    <w:rsid w:val="008111A5"/>
    <w:rsid w:val="00816F0E"/>
    <w:rsid w:val="00817BC1"/>
    <w:rsid w:val="00817CE0"/>
    <w:rsid w:val="008208ED"/>
    <w:rsid w:val="0082141A"/>
    <w:rsid w:val="0082480F"/>
    <w:rsid w:val="00827110"/>
    <w:rsid w:val="00847A6B"/>
    <w:rsid w:val="008641D1"/>
    <w:rsid w:val="00870753"/>
    <w:rsid w:val="008852A7"/>
    <w:rsid w:val="00894AEA"/>
    <w:rsid w:val="00897DDB"/>
    <w:rsid w:val="008B3364"/>
    <w:rsid w:val="008B707B"/>
    <w:rsid w:val="008C4672"/>
    <w:rsid w:val="008C6E1B"/>
    <w:rsid w:val="008D2726"/>
    <w:rsid w:val="008E5781"/>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2831"/>
    <w:rsid w:val="009A4250"/>
    <w:rsid w:val="009B29F6"/>
    <w:rsid w:val="009B5965"/>
    <w:rsid w:val="009C5DF9"/>
    <w:rsid w:val="009E10D4"/>
    <w:rsid w:val="009E5829"/>
    <w:rsid w:val="009E58BB"/>
    <w:rsid w:val="009F2719"/>
    <w:rsid w:val="009F432F"/>
    <w:rsid w:val="009F4BCD"/>
    <w:rsid w:val="009F4DF4"/>
    <w:rsid w:val="00A202B1"/>
    <w:rsid w:val="00A2039F"/>
    <w:rsid w:val="00A22218"/>
    <w:rsid w:val="00A25232"/>
    <w:rsid w:val="00A40E13"/>
    <w:rsid w:val="00A54135"/>
    <w:rsid w:val="00A6379D"/>
    <w:rsid w:val="00A65E25"/>
    <w:rsid w:val="00A828D1"/>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7A6"/>
    <w:rsid w:val="00BD2F9B"/>
    <w:rsid w:val="00BD3895"/>
    <w:rsid w:val="00BD4E15"/>
    <w:rsid w:val="00BD6632"/>
    <w:rsid w:val="00BE3D1C"/>
    <w:rsid w:val="00BE4104"/>
    <w:rsid w:val="00C02E70"/>
    <w:rsid w:val="00C27D49"/>
    <w:rsid w:val="00C57161"/>
    <w:rsid w:val="00C655D9"/>
    <w:rsid w:val="00C90E9D"/>
    <w:rsid w:val="00C91B17"/>
    <w:rsid w:val="00C93484"/>
    <w:rsid w:val="00C97DDC"/>
    <w:rsid w:val="00CA7F87"/>
    <w:rsid w:val="00CE1F00"/>
    <w:rsid w:val="00CF0746"/>
    <w:rsid w:val="00D06F83"/>
    <w:rsid w:val="00D32F7D"/>
    <w:rsid w:val="00D40179"/>
    <w:rsid w:val="00D401D6"/>
    <w:rsid w:val="00D62000"/>
    <w:rsid w:val="00D64760"/>
    <w:rsid w:val="00D64950"/>
    <w:rsid w:val="00D64E87"/>
    <w:rsid w:val="00D7008F"/>
    <w:rsid w:val="00D84513"/>
    <w:rsid w:val="00D926D4"/>
    <w:rsid w:val="00DA1706"/>
    <w:rsid w:val="00DA6167"/>
    <w:rsid w:val="00DD2DB9"/>
    <w:rsid w:val="00DD3880"/>
    <w:rsid w:val="00DE152F"/>
    <w:rsid w:val="00DE3DCE"/>
    <w:rsid w:val="00E01FE1"/>
    <w:rsid w:val="00E10FAE"/>
    <w:rsid w:val="00E11BFE"/>
    <w:rsid w:val="00E1307F"/>
    <w:rsid w:val="00E130FF"/>
    <w:rsid w:val="00E15A72"/>
    <w:rsid w:val="00E21D77"/>
    <w:rsid w:val="00E445CB"/>
    <w:rsid w:val="00E44952"/>
    <w:rsid w:val="00E5087F"/>
    <w:rsid w:val="00E50A72"/>
    <w:rsid w:val="00E51A74"/>
    <w:rsid w:val="00E63C56"/>
    <w:rsid w:val="00E70626"/>
    <w:rsid w:val="00E83469"/>
    <w:rsid w:val="00E850C4"/>
    <w:rsid w:val="00E9635D"/>
    <w:rsid w:val="00EA0F2F"/>
    <w:rsid w:val="00EA1752"/>
    <w:rsid w:val="00EA46FE"/>
    <w:rsid w:val="00EA66FD"/>
    <w:rsid w:val="00EB46AC"/>
    <w:rsid w:val="00EB77B7"/>
    <w:rsid w:val="00EC38AF"/>
    <w:rsid w:val="00EC6812"/>
    <w:rsid w:val="00ED3444"/>
    <w:rsid w:val="00ED3924"/>
    <w:rsid w:val="00EE27A4"/>
    <w:rsid w:val="00EE2EC9"/>
    <w:rsid w:val="00F019AA"/>
    <w:rsid w:val="00F3042B"/>
    <w:rsid w:val="00F3370C"/>
    <w:rsid w:val="00F373D0"/>
    <w:rsid w:val="00F421CF"/>
    <w:rsid w:val="00F65066"/>
    <w:rsid w:val="00F73C80"/>
    <w:rsid w:val="00F82F96"/>
    <w:rsid w:val="00F917E8"/>
    <w:rsid w:val="00F94225"/>
    <w:rsid w:val="00FA226A"/>
    <w:rsid w:val="00FA682A"/>
    <w:rsid w:val="00FB0744"/>
    <w:rsid w:val="00FB5AB5"/>
    <w:rsid w:val="00FC0095"/>
    <w:rsid w:val="00FC06B7"/>
    <w:rsid w:val="00FC1973"/>
    <w:rsid w:val="00FE2528"/>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607466">
      <w:bodyDiv w:val="true"/>
      <w:marLeft w:val="0"/>
      <w:marRight w:val="0"/>
      <w:marTop w:val="0"/>
      <w:marBottom w:val="0"/>
      <w:divBdr>
        <w:top w:val="none" w:color="auto" w:sz="0" w:space="0"/>
        <w:left w:val="none" w:color="auto" w:sz="0" w:space="0"/>
        <w:bottom w:val="none" w:color="auto" w:sz="0" w:space="0"/>
        <w:right w:val="none" w:color="auto" w:sz="0" w:space="0"/>
      </w:divBdr>
    </w:div>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22. rujna 2022.</izvorni_sadrzaj>
    <derivirana_varijabla naziv="DomainObject.StvarniPocetakDatum_1">22. rujna 2022.</derivirana_varijabla>
  </DomainObject.StvarniPocetakDatum>
  <DomainObject.StvarniZavrsetakDatum>
    <izvorni_sadrzaj>22. rujna 2022.</izvorni_sadrzaj>
    <derivirana_varijabla naziv="DomainObject.StvarniZavrsetakDatum_1">22. rujna 2022.</derivirana_varijabla>
  </DomainObject.StvarniZavrsetakDatum>
  <DomainObject.PlaniraniZavrsetakDatum>
    <izvorni_sadrzaj>22. rujna 2022.</izvorni_sadrzaj>
    <derivirana_varijabla naziv="DomainObject.PlaniraniZavrsetakDatum_1">22. rujna 2022.</derivirana_varijabla>
  </DomainObject.PlaniraniZavrsetakDatum>
  <DomainObject.PlaniraniPocetakDatum>
    <izvorni_sadrzaj>22. rujna 2022.</izvorni_sadrzaj>
    <derivirana_varijabla naziv="DomainObject.PlaniraniPocetakDatum_1">22. rujna 2022.</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2022.</izvorni_sadrzaj>
    <derivirana_varijabla naziv="DomainObject.Zapisnik.DatumKreiranja_1">22. rujna 2022.</derivirana_varijabla>
  </DomainObject.Zapisnik.DatumKreiranja>
  <DomainObject.Zapisnik.ImovinskaKorist>
    <izvorni_sadrzaj/>
    <derivirana_varijabla naziv="DomainObject.Zapisnik.ImovinskaKorist_1"/>
  </DomainObject.Zapisnik.ImovinskaKorist>
  <DomainObject.Zapisnik.Oznaka>
    <izvorni_sadrzaj>St-352/2010-966</izvorni_sadrzaj>
    <derivirana_varijabla naziv="DomainObject.Zapisnik.Oznaka_1">St-352/2010-966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2022.</izvorni_sadrzaj>
    <derivirana_varijabla naziv="DomainObject.Datum_1">22. rujna 2022.</derivirana_varijabla>
  </DomainObject.Datum>
  <DomainObject.PoslovniBrojDokumenta>
    <izvorni_sadrzaj>St-352/2010-966</izvorni_sadrzaj>
    <derivirana_varijabla naziv="DomainObject.PoslovniBrojDokumenta_1">St-352/2010-966</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3583F-1D39-49EA-A9B7-9EB2D5CEA89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1831</properties:Words>
  <properties:Characters>9967</properties:Characters>
  <properties:Lines>298</properties:Lines>
  <properties:Paragraphs>97</properties:Paragraphs>
  <properties:TotalTime>266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11851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2022-09-22T11:03:00Z</dcterms:modified>
  <cp:revision>21</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St-352/2010-966 / Zapisnik - Ročište za dražbu (2. Zapisnik - 1. javna dražba -prizemlje K -2-.docx)</vt:lpwstr>
  </prop:property>
  <prop:property fmtid="{D5CDD505-2E9C-101B-9397-08002B2CF9AE}" pid="4" name="CC_coloring">
    <vt:bool>false</vt:bool>
  </prop:property>
  <prop:property fmtid="{D5CDD505-2E9C-101B-9397-08002B2CF9AE}" pid="5" name="BrojStranica">
    <vt:i4>7</vt:i4>
  </prop:property>
</prop:Properties>
</file>